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0601C" w14:textId="77777777" w:rsidR="00962302" w:rsidRPr="000F5EAC" w:rsidRDefault="00962302" w:rsidP="00D53948">
      <w:pPr>
        <w:rPr>
          <w:b/>
          <w:color w:val="000080"/>
          <w:sz w:val="32"/>
          <w:szCs w:val="32"/>
        </w:rPr>
      </w:pPr>
    </w:p>
    <w:p w14:paraId="49F3C845" w14:textId="77777777" w:rsidR="00962302" w:rsidRPr="000F5EAC" w:rsidRDefault="00962302" w:rsidP="00962302">
      <w:pPr>
        <w:ind w:firstLine="708"/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MINISTÉRIO DA INTEGRAÇÃO</w:t>
      </w:r>
      <w:r w:rsidR="001847E9">
        <w:rPr>
          <w:b/>
          <w:color w:val="000080"/>
          <w:sz w:val="32"/>
          <w:szCs w:val="32"/>
        </w:rPr>
        <w:t> </w:t>
      </w:r>
      <w:r w:rsidRPr="000F5EAC">
        <w:rPr>
          <w:b/>
          <w:color w:val="000080"/>
          <w:sz w:val="32"/>
          <w:szCs w:val="32"/>
        </w:rPr>
        <w:t>NACIONAL</w:t>
      </w:r>
    </w:p>
    <w:p w14:paraId="2856DE74" w14:textId="77777777" w:rsidR="00962302" w:rsidRPr="000F5EAC" w:rsidRDefault="00962302" w:rsidP="00962302">
      <w:pPr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CODEVASF</w:t>
      </w:r>
    </w:p>
    <w:p w14:paraId="27A0C463" w14:textId="77777777" w:rsidR="00962302" w:rsidRPr="000F5EAC" w:rsidRDefault="00962302" w:rsidP="00962302"/>
    <w:p w14:paraId="5D9ABEF0" w14:textId="77777777" w:rsidR="00962302" w:rsidRPr="000F5EAC" w:rsidRDefault="00962302" w:rsidP="00962302"/>
    <w:p w14:paraId="149BE724" w14:textId="77777777" w:rsidR="00962302" w:rsidRPr="000F5EAC" w:rsidRDefault="00962302" w:rsidP="00962302"/>
    <w:p w14:paraId="3BFEFD69" w14:textId="77777777" w:rsidR="00962302" w:rsidRPr="000F5EAC" w:rsidRDefault="00962302" w:rsidP="00962302"/>
    <w:p w14:paraId="404C7ADD" w14:textId="77777777" w:rsidR="00962302" w:rsidRPr="00485B4C" w:rsidRDefault="00D70D68" w:rsidP="00485B4C">
      <w:pPr>
        <w:rPr>
          <w:b/>
          <w:bCs/>
          <w:color w:val="000080"/>
          <w:sz w:val="28"/>
        </w:rPr>
      </w:pPr>
      <w:r w:rsidRPr="00485B4C">
        <w:rPr>
          <w:b/>
          <w:bCs/>
          <w:color w:val="000080"/>
          <w:sz w:val="28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51124255" w14:textId="77777777" w:rsidR="00962302" w:rsidRDefault="00962302" w:rsidP="00485B4C">
      <w:pPr>
        <w:jc w:val="center"/>
        <w:rPr>
          <w:b/>
          <w:bCs/>
          <w:color w:val="000080"/>
          <w:sz w:val="28"/>
        </w:rPr>
      </w:pPr>
    </w:p>
    <w:p w14:paraId="44878CBF" w14:textId="77777777" w:rsid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1F2F5B5F" w14:textId="77777777" w:rsidR="00485B4C" w:rsidRP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76D11922" w14:textId="77777777" w:rsidR="00211C9E" w:rsidRPr="00485B4C" w:rsidRDefault="00211C9E" w:rsidP="00485B4C">
      <w:pPr>
        <w:jc w:val="center"/>
        <w:rPr>
          <w:b/>
          <w:bCs/>
          <w:color w:val="000080"/>
          <w:sz w:val="28"/>
        </w:rPr>
      </w:pPr>
    </w:p>
    <w:p w14:paraId="4EBE3472" w14:textId="77777777" w:rsidR="00485B4C" w:rsidRDefault="00485B4C" w:rsidP="00D70D68">
      <w:pPr>
        <w:jc w:val="center"/>
        <w:rPr>
          <w:b/>
          <w:bCs/>
          <w:color w:val="000080"/>
          <w:sz w:val="28"/>
        </w:rPr>
      </w:pPr>
    </w:p>
    <w:p w14:paraId="71EEE66F" w14:textId="77777777" w:rsidR="00777524" w:rsidRDefault="00777524" w:rsidP="00D70D68">
      <w:pPr>
        <w:jc w:val="center"/>
        <w:rPr>
          <w:b/>
          <w:bCs/>
          <w:color w:val="000080"/>
          <w:sz w:val="28"/>
        </w:rPr>
      </w:pPr>
    </w:p>
    <w:p w14:paraId="750B152D" w14:textId="77777777" w:rsidR="00485B4C" w:rsidRPr="00796385" w:rsidRDefault="00485B4C" w:rsidP="00D70D68">
      <w:pPr>
        <w:jc w:val="center"/>
        <w:rPr>
          <w:b/>
          <w:bCs/>
          <w:color w:val="000080"/>
          <w:sz w:val="28"/>
        </w:rPr>
      </w:pPr>
    </w:p>
    <w:p w14:paraId="45384C12" w14:textId="68B4553E" w:rsidR="001839E8" w:rsidRPr="00796385" w:rsidRDefault="00C21799" w:rsidP="001839E8">
      <w:pPr>
        <w:jc w:val="center"/>
        <w:rPr>
          <w:rFonts w:cs="Arial"/>
          <w:b/>
          <w:color w:val="000080"/>
          <w:sz w:val="32"/>
          <w:szCs w:val="32"/>
        </w:rPr>
      </w:pPr>
      <w:r>
        <w:rPr>
          <w:rFonts w:cs="Arial"/>
          <w:b/>
          <w:color w:val="000080"/>
          <w:sz w:val="32"/>
          <w:szCs w:val="32"/>
        </w:rPr>
        <w:t xml:space="preserve">ETAPA </w:t>
      </w:r>
      <w:r w:rsidR="003B3AF5">
        <w:rPr>
          <w:rFonts w:cs="Arial"/>
          <w:b/>
          <w:color w:val="000080"/>
          <w:sz w:val="32"/>
          <w:szCs w:val="32"/>
        </w:rPr>
        <w:t>02</w:t>
      </w:r>
      <w:r>
        <w:rPr>
          <w:rFonts w:cs="Arial"/>
          <w:b/>
          <w:color w:val="000080"/>
          <w:sz w:val="32"/>
          <w:szCs w:val="32"/>
        </w:rPr>
        <w:t xml:space="preserve"> – </w:t>
      </w:r>
      <w:r w:rsidR="003B3AF5">
        <w:rPr>
          <w:rFonts w:cs="Arial"/>
          <w:b/>
          <w:color w:val="000080"/>
          <w:sz w:val="32"/>
          <w:szCs w:val="32"/>
        </w:rPr>
        <w:t>Projeto Básico</w:t>
      </w:r>
      <w:r w:rsidR="00B759CC">
        <w:rPr>
          <w:rFonts w:cs="Arial"/>
          <w:b/>
          <w:color w:val="000080"/>
          <w:sz w:val="32"/>
          <w:szCs w:val="32"/>
        </w:rPr>
        <w:t xml:space="preserve"> de Engenharia</w:t>
      </w:r>
    </w:p>
    <w:p w14:paraId="1BCB1799" w14:textId="1134B243" w:rsidR="0063215C" w:rsidRPr="00C45111" w:rsidRDefault="00A3784F" w:rsidP="000755CF">
      <w:pPr>
        <w:jc w:val="center"/>
        <w:rPr>
          <w:rFonts w:cs="Arial"/>
          <w:b/>
          <w:color w:val="000080"/>
          <w:sz w:val="32"/>
          <w:szCs w:val="32"/>
        </w:rPr>
      </w:pPr>
      <w:r w:rsidRPr="00C45111">
        <w:rPr>
          <w:rFonts w:cs="Arial"/>
          <w:b/>
          <w:color w:val="000080"/>
          <w:sz w:val="32"/>
          <w:szCs w:val="32"/>
        </w:rPr>
        <w:t>V</w:t>
      </w:r>
      <w:r w:rsidR="00570977" w:rsidRPr="00C45111">
        <w:rPr>
          <w:rFonts w:cs="Arial"/>
          <w:b/>
          <w:color w:val="000080"/>
          <w:sz w:val="32"/>
          <w:szCs w:val="32"/>
        </w:rPr>
        <w:t>OLUME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FF221A">
        <w:rPr>
          <w:rFonts w:cs="Arial"/>
          <w:b/>
          <w:color w:val="000080"/>
          <w:sz w:val="32"/>
          <w:szCs w:val="32"/>
        </w:rPr>
        <w:t>11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1839E8" w:rsidRPr="00C45111">
        <w:rPr>
          <w:rFonts w:cs="Arial"/>
          <w:b/>
          <w:color w:val="000080"/>
          <w:sz w:val="32"/>
          <w:szCs w:val="32"/>
        </w:rPr>
        <w:t>–</w:t>
      </w:r>
      <w:r w:rsidR="00C21799" w:rsidRPr="00C45111">
        <w:rPr>
          <w:rFonts w:cs="Arial"/>
          <w:b/>
          <w:color w:val="000080"/>
          <w:sz w:val="32"/>
          <w:szCs w:val="32"/>
        </w:rPr>
        <w:t xml:space="preserve"> </w:t>
      </w:r>
      <w:r w:rsidR="00FF221A">
        <w:rPr>
          <w:rFonts w:cs="Arial"/>
          <w:b/>
          <w:color w:val="000080"/>
          <w:sz w:val="32"/>
          <w:szCs w:val="32"/>
        </w:rPr>
        <w:t>Relatório de Desapropriação</w:t>
      </w:r>
    </w:p>
    <w:p w14:paraId="5954FFE1" w14:textId="77777777" w:rsidR="00962302" w:rsidRPr="00AD33DB" w:rsidRDefault="00017D0D" w:rsidP="000755CF">
      <w:pPr>
        <w:jc w:val="center"/>
        <w:rPr>
          <w:b/>
          <w:bCs/>
          <w:color w:val="000080"/>
          <w:sz w:val="32"/>
        </w:rPr>
      </w:pPr>
      <w:r>
        <w:rPr>
          <w:b/>
          <w:bCs/>
          <w:color w:val="000080"/>
          <w:sz w:val="32"/>
        </w:rPr>
        <w:t>RIO DO PIRES</w:t>
      </w:r>
      <w:r w:rsidR="00796385" w:rsidRPr="00AD33DB">
        <w:rPr>
          <w:b/>
          <w:bCs/>
          <w:color w:val="000080"/>
          <w:sz w:val="32"/>
        </w:rPr>
        <w:t>-BA</w:t>
      </w:r>
    </w:p>
    <w:p w14:paraId="2CE93687" w14:textId="77777777" w:rsidR="00962302" w:rsidRPr="000F5EAC" w:rsidRDefault="00962302" w:rsidP="00962302"/>
    <w:p w14:paraId="09DDA014" w14:textId="77777777" w:rsidR="00962302" w:rsidRPr="000F5EAC" w:rsidRDefault="00962302" w:rsidP="00962302"/>
    <w:p w14:paraId="1652DA3D" w14:textId="4404B670" w:rsidR="00962302" w:rsidRPr="000F5EAC" w:rsidRDefault="009D36F2" w:rsidP="00962302">
      <w:pPr>
        <w:jc w:val="center"/>
        <w:rPr>
          <w:color w:val="000080"/>
        </w:rPr>
      </w:pPr>
      <w:r>
        <w:rPr>
          <w:color w:val="000080"/>
        </w:rPr>
        <w:t>JU</w:t>
      </w:r>
      <w:r w:rsidR="00B759CC">
        <w:rPr>
          <w:color w:val="000080"/>
        </w:rPr>
        <w:t>L</w:t>
      </w:r>
      <w:r>
        <w:rPr>
          <w:color w:val="000080"/>
        </w:rPr>
        <w:t>HO</w:t>
      </w:r>
      <w:r w:rsidR="00557FCD">
        <w:rPr>
          <w:color w:val="000080"/>
        </w:rPr>
        <w:t>/20</w:t>
      </w:r>
      <w:r w:rsidR="00D20A8B">
        <w:rPr>
          <w:color w:val="000080"/>
        </w:rPr>
        <w:t>18</w:t>
      </w:r>
    </w:p>
    <w:p w14:paraId="038B07C4" w14:textId="77777777" w:rsidR="0052039E" w:rsidRPr="000F5EAC" w:rsidRDefault="0052039E" w:rsidP="00B662A7">
      <w:pPr>
        <w:sectPr w:rsidR="0052039E" w:rsidRPr="000F5EAC" w:rsidSect="00023AFD">
          <w:headerReference w:type="default" r:id="rId8"/>
          <w:footerReference w:type="even" r:id="rId9"/>
          <w:footerReference w:type="default" r:id="rId10"/>
          <w:pgSz w:w="11907" w:h="16840" w:code="9"/>
          <w:pgMar w:top="1418" w:right="1134" w:bottom="1418" w:left="1701" w:header="374" w:footer="680" w:gutter="0"/>
          <w:pgNumType w:start="1"/>
          <w:cols w:space="720"/>
        </w:sectPr>
      </w:pPr>
    </w:p>
    <w:p w14:paraId="07B5A720" w14:textId="77777777" w:rsidR="00B662A7" w:rsidRPr="000F5EAC" w:rsidRDefault="00B662A7" w:rsidP="00B662A7"/>
    <w:p w14:paraId="5ED91D96" w14:textId="77777777" w:rsidR="00B662A7" w:rsidRPr="000F5EAC" w:rsidRDefault="00B662A7" w:rsidP="00B662A7"/>
    <w:p w14:paraId="4A50EEB7" w14:textId="77777777" w:rsidR="00B662A7" w:rsidRPr="000F5EAC" w:rsidRDefault="00B662A7" w:rsidP="00B662A7"/>
    <w:p w14:paraId="1DE2B98D" w14:textId="77777777" w:rsidR="00B662A7" w:rsidRPr="000F5EAC" w:rsidRDefault="00B662A7" w:rsidP="00B662A7"/>
    <w:p w14:paraId="1DF50C40" w14:textId="77777777" w:rsidR="0049041C" w:rsidRPr="000F5EAC" w:rsidRDefault="0049041C" w:rsidP="00B662A7"/>
    <w:p w14:paraId="5CE3A54D" w14:textId="77777777" w:rsidR="0049041C" w:rsidRPr="000F5EAC" w:rsidRDefault="0049041C" w:rsidP="00B662A7"/>
    <w:p w14:paraId="244961B4" w14:textId="77777777" w:rsidR="0049041C" w:rsidRPr="000F5EAC" w:rsidRDefault="0049041C" w:rsidP="00B662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701"/>
        <w:gridCol w:w="2127"/>
        <w:gridCol w:w="1275"/>
        <w:gridCol w:w="2675"/>
        <w:gridCol w:w="160"/>
      </w:tblGrid>
      <w:tr w:rsidR="00B662A7" w:rsidRPr="00C52964" w14:paraId="6584D961" w14:textId="77777777">
        <w:tc>
          <w:tcPr>
            <w:tcW w:w="9142" w:type="dxa"/>
            <w:gridSpan w:val="6"/>
            <w:tcBorders>
              <w:top w:val="nil"/>
              <w:left w:val="nil"/>
              <w:right w:val="nil"/>
            </w:tcBorders>
          </w:tcPr>
          <w:p w14:paraId="2E35EAFE" w14:textId="77777777" w:rsidR="00B662A7" w:rsidRPr="00C52964" w:rsidRDefault="00B662A7" w:rsidP="00527A2A">
            <w:pPr>
              <w:spacing w:after="240"/>
              <w:jc w:val="center"/>
              <w:rPr>
                <w:rFonts w:cs="Arial"/>
                <w:b/>
                <w:i/>
              </w:rPr>
            </w:pPr>
            <w:r w:rsidRPr="00C52964">
              <w:rPr>
                <w:rFonts w:cs="Arial"/>
                <w:b/>
                <w:i/>
              </w:rPr>
              <w:t>CODIFICAÇÃO DO RELATÓRIO</w:t>
            </w:r>
          </w:p>
        </w:tc>
      </w:tr>
      <w:tr w:rsidR="00B662A7" w:rsidRPr="00C52964" w14:paraId="699D2D79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3494468A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Código do Relatório:</w:t>
            </w:r>
          </w:p>
        </w:tc>
        <w:tc>
          <w:tcPr>
            <w:tcW w:w="6237" w:type="dxa"/>
            <w:gridSpan w:val="4"/>
            <w:vAlign w:val="center"/>
          </w:tcPr>
          <w:p w14:paraId="3762EFFA" w14:textId="0E1BD0F8" w:rsidR="00FC22D4" w:rsidRPr="00C52964" w:rsidRDefault="00AB7444" w:rsidP="003E4FBF">
            <w:pPr>
              <w:pStyle w:val="Cabealho"/>
              <w:rPr>
                <w:rFonts w:cs="Arial"/>
                <w:sz w:val="22"/>
              </w:rPr>
            </w:pPr>
            <w:r w:rsidRPr="00AB7444">
              <w:rPr>
                <w:rFonts w:cs="Arial"/>
                <w:sz w:val="22"/>
              </w:rPr>
              <w:t>ESG009-</w:t>
            </w:r>
            <w:r w:rsidR="00390646">
              <w:rPr>
                <w:rFonts w:cs="Arial"/>
                <w:sz w:val="22"/>
              </w:rPr>
              <w:t>2</w:t>
            </w:r>
            <w:r w:rsidRPr="00AB7444">
              <w:rPr>
                <w:rFonts w:cs="Arial"/>
                <w:sz w:val="22"/>
              </w:rPr>
              <w:t>-</w:t>
            </w:r>
            <w:r w:rsidR="00017D0D">
              <w:rPr>
                <w:rFonts w:cs="Arial"/>
                <w:sz w:val="22"/>
              </w:rPr>
              <w:t>RPR</w:t>
            </w:r>
            <w:r w:rsidRPr="00AB7444">
              <w:rPr>
                <w:rFonts w:cs="Arial"/>
                <w:sz w:val="22"/>
              </w:rPr>
              <w:t>-</w:t>
            </w:r>
            <w:r w:rsidR="00FF221A">
              <w:rPr>
                <w:rFonts w:cs="Arial"/>
                <w:sz w:val="22"/>
              </w:rPr>
              <w:t>DSP</w:t>
            </w:r>
            <w:r w:rsidRPr="00AB7444">
              <w:rPr>
                <w:rFonts w:cs="Arial"/>
                <w:sz w:val="22"/>
              </w:rPr>
              <w:t>-V</w:t>
            </w:r>
            <w:r w:rsidR="00FF221A">
              <w:rPr>
                <w:rFonts w:cs="Arial"/>
                <w:sz w:val="22"/>
              </w:rPr>
              <w:t>11</w:t>
            </w:r>
            <w:r w:rsidRPr="00AB7444">
              <w:rPr>
                <w:rFonts w:cs="Arial"/>
                <w:sz w:val="22"/>
              </w:rPr>
              <w:t>-R00</w:t>
            </w:r>
          </w:p>
        </w:tc>
      </w:tr>
      <w:tr w:rsidR="00B662A7" w:rsidRPr="00C52964" w14:paraId="18E5A003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4DE66B20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Título do Documento:</w:t>
            </w:r>
          </w:p>
        </w:tc>
        <w:tc>
          <w:tcPr>
            <w:tcW w:w="6237" w:type="dxa"/>
            <w:gridSpan w:val="4"/>
            <w:vAlign w:val="center"/>
          </w:tcPr>
          <w:p w14:paraId="1BA8813F" w14:textId="665640F4" w:rsidR="00C21799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Etapa </w:t>
            </w:r>
            <w:r w:rsidR="00863B92">
              <w:rPr>
                <w:rFonts w:cs="Arial"/>
                <w:sz w:val="22"/>
              </w:rPr>
              <w:t>2</w:t>
            </w:r>
            <w:r w:rsidRPr="00C52964">
              <w:rPr>
                <w:rFonts w:cs="Arial"/>
                <w:sz w:val="22"/>
              </w:rPr>
              <w:t xml:space="preserve"> – </w:t>
            </w:r>
            <w:r w:rsidR="00863B92">
              <w:rPr>
                <w:rFonts w:cs="Arial"/>
                <w:sz w:val="22"/>
              </w:rPr>
              <w:t>Projeto Básico</w:t>
            </w:r>
            <w:r w:rsidR="00B759CC">
              <w:rPr>
                <w:rFonts w:cs="Arial"/>
                <w:sz w:val="22"/>
              </w:rPr>
              <w:t xml:space="preserve"> de Engenharia</w:t>
            </w:r>
          </w:p>
          <w:p w14:paraId="2A730077" w14:textId="0D9A8154" w:rsidR="004F57FB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Volume </w:t>
            </w:r>
            <w:r w:rsidR="00FF221A">
              <w:rPr>
                <w:rFonts w:cs="Arial"/>
                <w:sz w:val="22"/>
              </w:rPr>
              <w:t>11</w:t>
            </w:r>
            <w:r w:rsidRPr="00C52964">
              <w:rPr>
                <w:rFonts w:cs="Arial"/>
                <w:sz w:val="22"/>
              </w:rPr>
              <w:t xml:space="preserve"> – </w:t>
            </w:r>
            <w:r w:rsidR="00FF221A">
              <w:rPr>
                <w:rFonts w:cs="Arial"/>
                <w:sz w:val="22"/>
              </w:rPr>
              <w:t>Relatório de Desapropriação</w:t>
            </w:r>
          </w:p>
        </w:tc>
      </w:tr>
      <w:tr w:rsidR="00B662A7" w:rsidRPr="00C52964" w14:paraId="505ABE32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3C385135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Resp.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579027FB" w14:textId="77777777" w:rsidR="00B662A7" w:rsidRPr="00C52964" w:rsidRDefault="001839E8" w:rsidP="00527A2A">
            <w:pPr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Aparecido Vanderlei </w:t>
            </w:r>
            <w:proofErr w:type="spellStart"/>
            <w:r w:rsidRPr="00C52964">
              <w:rPr>
                <w:rFonts w:cs="Arial"/>
                <w:sz w:val="22"/>
              </w:rPr>
              <w:t>Festi</w:t>
            </w:r>
            <w:proofErr w:type="spellEnd"/>
          </w:p>
        </w:tc>
      </w:tr>
      <w:tr w:rsidR="00B662A7" w:rsidRPr="00C52964" w14:paraId="618EE1F5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443F613A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Data da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4E81B879" w14:textId="2A6B2AE3" w:rsidR="00B662A7" w:rsidRPr="00C52964" w:rsidRDefault="00863B92" w:rsidP="00527A2A">
            <w:pPr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sz w:val="22"/>
              </w:rPr>
              <w:t>1</w:t>
            </w:r>
            <w:r w:rsidR="00B759CC">
              <w:rPr>
                <w:rFonts w:cs="Arial"/>
                <w:sz w:val="22"/>
              </w:rPr>
              <w:t>6</w:t>
            </w:r>
            <w:r w:rsidR="003E4FBF" w:rsidRPr="00C52964">
              <w:rPr>
                <w:rFonts w:cs="Arial"/>
                <w:sz w:val="22"/>
              </w:rPr>
              <w:t>/</w:t>
            </w:r>
            <w:r w:rsidR="009D36F2">
              <w:rPr>
                <w:rFonts w:cs="Arial"/>
                <w:sz w:val="22"/>
              </w:rPr>
              <w:t>0</w:t>
            </w:r>
            <w:r w:rsidR="00B759CC">
              <w:rPr>
                <w:rFonts w:cs="Arial"/>
                <w:sz w:val="22"/>
              </w:rPr>
              <w:t>7</w:t>
            </w:r>
            <w:r w:rsidR="001839E8" w:rsidRPr="00C52964">
              <w:rPr>
                <w:rFonts w:cs="Arial"/>
                <w:sz w:val="22"/>
              </w:rPr>
              <w:t>/</w:t>
            </w:r>
            <w:r w:rsidR="003E4FBF" w:rsidRPr="00C52964">
              <w:rPr>
                <w:rFonts w:cs="Arial"/>
                <w:sz w:val="22"/>
              </w:rPr>
              <w:t>20</w:t>
            </w:r>
            <w:r w:rsidR="001839E8" w:rsidRPr="00C52964">
              <w:rPr>
                <w:rFonts w:cs="Arial"/>
                <w:sz w:val="22"/>
              </w:rPr>
              <w:t>18</w:t>
            </w:r>
          </w:p>
        </w:tc>
      </w:tr>
      <w:tr w:rsidR="00B662A7" w:rsidRPr="00C52964" w14:paraId="4C86A161" w14:textId="77777777">
        <w:trPr>
          <w:cantSplit/>
          <w:trHeight w:val="480"/>
        </w:trPr>
        <w:tc>
          <w:tcPr>
            <w:tcW w:w="9142" w:type="dxa"/>
            <w:gridSpan w:val="6"/>
            <w:vAlign w:val="center"/>
          </w:tcPr>
          <w:p w14:paraId="417F5257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Quadro de Controle de Revisões</w:t>
            </w:r>
          </w:p>
        </w:tc>
      </w:tr>
      <w:tr w:rsidR="00B662A7" w:rsidRPr="00C52964" w14:paraId="3629545C" w14:textId="77777777">
        <w:trPr>
          <w:cantSplit/>
          <w:trHeight w:val="360"/>
        </w:trPr>
        <w:tc>
          <w:tcPr>
            <w:tcW w:w="1204" w:type="dxa"/>
            <w:vMerge w:val="restart"/>
            <w:vAlign w:val="center"/>
          </w:tcPr>
          <w:p w14:paraId="63E9F4E8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Revisão n°: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14:paraId="21654CFD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Justificativa/Discriminação da Revisão</w:t>
            </w:r>
          </w:p>
        </w:tc>
        <w:tc>
          <w:tcPr>
            <w:tcW w:w="4110" w:type="dxa"/>
            <w:gridSpan w:val="3"/>
            <w:vAlign w:val="center"/>
          </w:tcPr>
          <w:p w14:paraId="46473E2E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Aprovação</w:t>
            </w:r>
          </w:p>
        </w:tc>
      </w:tr>
      <w:tr w:rsidR="00B662A7" w:rsidRPr="00C52964" w14:paraId="68EE6A6B" w14:textId="77777777" w:rsidTr="00115D88">
        <w:trPr>
          <w:cantSplit/>
          <w:trHeight w:val="240"/>
        </w:trPr>
        <w:tc>
          <w:tcPr>
            <w:tcW w:w="1204" w:type="dxa"/>
            <w:vMerge/>
          </w:tcPr>
          <w:p w14:paraId="6A962B9B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3828" w:type="dxa"/>
            <w:gridSpan w:val="2"/>
            <w:vMerge/>
          </w:tcPr>
          <w:p w14:paraId="1E13BF83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6A6D522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Data</w:t>
            </w: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794B83AB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Nome do Responsável</w:t>
            </w: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61071CF2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</w:p>
        </w:tc>
      </w:tr>
      <w:tr w:rsidR="00115D88" w:rsidRPr="00C52964" w14:paraId="43A15AF0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1D758A67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414B4ABD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007F0CC8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2519F926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7077EBE3" w14:textId="77777777" w:rsidR="00115D88" w:rsidRPr="00C52964" w:rsidRDefault="00115D88" w:rsidP="00115D88">
            <w:pPr>
              <w:rPr>
                <w:rFonts w:cs="Arial"/>
                <w:sz w:val="22"/>
              </w:rPr>
            </w:pPr>
          </w:p>
        </w:tc>
      </w:tr>
      <w:tr w:rsidR="00B662A7" w:rsidRPr="00C52964" w14:paraId="5D0FA64F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202A87F9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1AAF2CAF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D51E527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59D0F01E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3F989EC4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  <w:tr w:rsidR="00B662A7" w:rsidRPr="00C52964" w14:paraId="7B264F4D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3C6C0E20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1866AAE8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5B7527C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54E42E78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50D7A01D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</w:tbl>
    <w:p w14:paraId="07BD23DA" w14:textId="77777777" w:rsidR="00B662A7" w:rsidRPr="000F5EAC" w:rsidRDefault="00B662A7" w:rsidP="00B662A7"/>
    <w:p w14:paraId="7E1524CE" w14:textId="77777777" w:rsidR="00B662A7" w:rsidRPr="000F5EAC" w:rsidRDefault="00B662A7" w:rsidP="00B662A7"/>
    <w:p w14:paraId="0C31DF09" w14:textId="77777777" w:rsidR="00B662A7" w:rsidRPr="000F5EAC" w:rsidRDefault="00B662A7" w:rsidP="00B662A7">
      <w:pPr>
        <w:jc w:val="center"/>
      </w:pPr>
    </w:p>
    <w:p w14:paraId="70461AD5" w14:textId="77777777" w:rsidR="00962302" w:rsidRPr="000F5EAC" w:rsidRDefault="00863B92" w:rsidP="00863B92">
      <w:pPr>
        <w:pStyle w:val="rosto"/>
        <w:tabs>
          <w:tab w:val="left" w:pos="3600"/>
          <w:tab w:val="left" w:pos="7470"/>
        </w:tabs>
        <w:jc w:val="both"/>
      </w:pPr>
      <w:r>
        <w:lastRenderedPageBreak/>
        <w:tab/>
      </w:r>
      <w:r>
        <w:tab/>
      </w:r>
    </w:p>
    <w:p w14:paraId="4C8050EB" w14:textId="77777777" w:rsidR="00962302" w:rsidRPr="000F5EAC" w:rsidRDefault="00F224CF" w:rsidP="00F224CF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</w:t>
      </w:r>
      <w:r w:rsidR="00962302" w:rsidRPr="000F5EAC">
        <w:rPr>
          <w:b/>
          <w:color w:val="000080"/>
          <w:sz w:val="32"/>
          <w:szCs w:val="32"/>
        </w:rPr>
        <w:t xml:space="preserve">NDICE </w:t>
      </w:r>
      <w:r w:rsidRPr="000F5EAC">
        <w:rPr>
          <w:b/>
          <w:color w:val="000080"/>
          <w:sz w:val="32"/>
          <w:szCs w:val="32"/>
        </w:rPr>
        <w:t>GERAL</w:t>
      </w:r>
    </w:p>
    <w:p w14:paraId="71AD24CE" w14:textId="77777777" w:rsidR="00DD71E2" w:rsidRDefault="00962302" w:rsidP="00C21799">
      <w:pPr>
        <w:rPr>
          <w:b/>
          <w:bCs/>
          <w:color w:val="000080"/>
        </w:rPr>
      </w:pPr>
      <w:r w:rsidRPr="000F5EAC">
        <w:br w:type="page"/>
      </w:r>
      <w:bookmarkStart w:id="0" w:name="_Hlk502149964"/>
      <w:r w:rsidR="00C21799"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  <w:bookmarkEnd w:id="0"/>
    </w:p>
    <w:p w14:paraId="1A69E016" w14:textId="77777777" w:rsidR="00485B4C" w:rsidRPr="00211C9E" w:rsidRDefault="00485B4C" w:rsidP="00C21799">
      <w:pPr>
        <w:rPr>
          <w:b/>
          <w:bCs/>
          <w:color w:val="000080"/>
        </w:rPr>
      </w:pPr>
    </w:p>
    <w:p w14:paraId="77BF411D" w14:textId="77777777" w:rsidR="00925B47" w:rsidRDefault="00925B47" w:rsidP="00925B47">
      <w:pPr>
        <w:jc w:val="center"/>
        <w:rPr>
          <w:b/>
          <w:color w:val="000080"/>
        </w:rPr>
      </w:pPr>
      <w:r w:rsidRPr="00485B4C">
        <w:rPr>
          <w:b/>
          <w:color w:val="000080"/>
        </w:rPr>
        <w:t>ÍNDICE GERAL</w:t>
      </w:r>
    </w:p>
    <w:p w14:paraId="7F31E58D" w14:textId="77777777" w:rsidR="00925B47" w:rsidRPr="00485B4C" w:rsidRDefault="00925B47" w:rsidP="00925B47">
      <w:pPr>
        <w:jc w:val="center"/>
        <w:rPr>
          <w:b/>
          <w:color w:val="000080"/>
        </w:rPr>
      </w:pPr>
      <w:r>
        <w:rPr>
          <w:b/>
          <w:color w:val="000080"/>
        </w:rPr>
        <w:t>ETAPA 01 – Diagnóstico e Estudo de Alternativas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0F5EAC" w14:paraId="39F9FB64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8404158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bookmarkStart w:id="1" w:name="_Hlk514256777"/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14178ED5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66CF4E41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0F5EAC" w14:paraId="1D455130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62DF4C2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DIA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01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C13909D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V01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Diagnóstico e Estudo de Alternativas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59FC495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1EA79F84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74855BD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TOP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02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7D0DE915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V02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Levantamentos Cadastrais e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19B3B807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</w:tbl>
    <w:p w14:paraId="1F9F3C8F" w14:textId="77777777" w:rsidR="00925B47" w:rsidRDefault="00925B47" w:rsidP="00925B47">
      <w:pPr>
        <w:pStyle w:val="PargrafodaLista"/>
      </w:pPr>
    </w:p>
    <w:p w14:paraId="3AE2F6DE" w14:textId="77777777" w:rsidR="00925B47" w:rsidRPr="00485B4C" w:rsidRDefault="00925B47" w:rsidP="00925B47">
      <w:pPr>
        <w:jc w:val="center"/>
        <w:rPr>
          <w:b/>
          <w:color w:val="000080"/>
        </w:rPr>
      </w:pPr>
      <w:r>
        <w:rPr>
          <w:b/>
          <w:color w:val="000080"/>
        </w:rPr>
        <w:t>ETAPA 02 – Minuta do Projeto Básico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0F5EAC" w14:paraId="6069002E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0256FFA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27458EAE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327F8047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0F5EAC" w14:paraId="2AB42881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3738BD21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863B92">
              <w:rPr>
                <w:sz w:val="18"/>
                <w:szCs w:val="18"/>
              </w:rPr>
              <w:t>ESG009-2-PRM-HID-V01-R00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6BC5B5B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01 - Projetos Hidráulico, Arquitetônico e Civil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30966A8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2DBB7C6F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C829ECC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772A63">
              <w:rPr>
                <w:sz w:val="18"/>
                <w:szCs w:val="18"/>
              </w:rPr>
              <w:t>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-PRM-ELE-V0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A12F252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02 - Projeto Elétrico e de Automação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3E6F114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6C823BB3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CA184F2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-PRM-EST-V0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2B75EA7E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03 - Projeto Estrutural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5B1AE8D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6F934328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B39321E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-PRM-ORC-V04-R00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3C449EE9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04 - Relação de Materiais, Serviços e Orçamentos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F912DB5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076B76A7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7F843D87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-PRM-ESP-V05-R00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0F3968BF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05 - Especificações Técnicas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8740EE0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33DF4E93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0B39EE3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-PRM-AMB-V06-R00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45E34979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06 - Avaliação Socioambiental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B868D16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77A1DE84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8D61F1E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-PRM-TOP-V07-R00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97480D6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07 - Relatório de Estudos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57F81C3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101DC025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7E27580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-PRM-GEO-V08-R00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5C2799A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08 - Relatório de Estudos Geotécnicos e Geológicos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0BFFB6F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bookmarkEnd w:id="1"/>
    </w:tbl>
    <w:p w14:paraId="606117CB" w14:textId="77777777" w:rsidR="00925B47" w:rsidRDefault="00925B47" w:rsidP="00925B47">
      <w:r>
        <w:br w:type="page"/>
      </w:r>
    </w:p>
    <w:p w14:paraId="738C9A29" w14:textId="77777777" w:rsidR="001242A5" w:rsidRDefault="001242A5" w:rsidP="00925B47">
      <w:pPr>
        <w:jc w:val="center"/>
        <w:rPr>
          <w:b/>
          <w:color w:val="000080"/>
        </w:rPr>
      </w:pPr>
    </w:p>
    <w:p w14:paraId="07DAA41C" w14:textId="744AC5A1" w:rsidR="00925B47" w:rsidRPr="00485B4C" w:rsidRDefault="00925B47" w:rsidP="00925B47">
      <w:pPr>
        <w:jc w:val="center"/>
        <w:rPr>
          <w:b/>
          <w:color w:val="000080"/>
        </w:rPr>
      </w:pPr>
      <w:r>
        <w:rPr>
          <w:b/>
          <w:color w:val="000080"/>
        </w:rPr>
        <w:t>ETAPA 02 – Projeto Básico de Engenharia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0F5EAC" w14:paraId="25B54D81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69D68615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65E2D182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498C480F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0F5EAC" w14:paraId="4D3C8342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76B107A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-PRM-RES-V01-R00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163DE28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 xml:space="preserve">Volume 01 </w:t>
            </w:r>
            <w:r>
              <w:rPr>
                <w:sz w:val="18"/>
                <w:szCs w:val="18"/>
              </w:rPr>
              <w:t>–</w:t>
            </w:r>
            <w:r w:rsidRPr="00772A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Resumo do Projeto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4E631A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7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3FFF9502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5845844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-PRM-HID-V02-R00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13AE1A6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 xml:space="preserve"> - Projetos Hidráulico, Arquitetônico e Civil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2AEF78F2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248B404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04574D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-PRM-ELE-V03-R00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095FC32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 xml:space="preserve"> - Projeto Elétrico e de Automação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4F8A7C4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1FC4C58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A2ECA11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-PRM-EST-V04-R00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00AD0BE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4</w:t>
            </w:r>
            <w:r w:rsidRPr="00772A63">
              <w:rPr>
                <w:sz w:val="18"/>
                <w:szCs w:val="18"/>
              </w:rPr>
              <w:t xml:space="preserve"> - Projeto Estrutural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9F6F405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3836212E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7098E5A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-PRM-ORC-V0</w:t>
            </w:r>
            <w:r>
              <w:rPr>
                <w:sz w:val="18"/>
                <w:szCs w:val="18"/>
              </w:rPr>
              <w:t>5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4A71059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5</w:t>
            </w:r>
            <w:r w:rsidRPr="00A564C1">
              <w:rPr>
                <w:sz w:val="18"/>
                <w:szCs w:val="18"/>
              </w:rPr>
              <w:t xml:space="preserve"> - Relação de Materiais, Serviços e Orçamentos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82B17A0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103B3B75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A3A334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-PRM-ESP-V06-R00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3B8ABEE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6</w:t>
            </w:r>
            <w:r w:rsidRPr="00A564C1">
              <w:rPr>
                <w:sz w:val="18"/>
                <w:szCs w:val="18"/>
              </w:rPr>
              <w:t xml:space="preserve"> - Especificações Técnicas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2EA8791E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39D88AF7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64BCE3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-PRM-AMB-V07-R00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2AF31F2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07</w:t>
            </w:r>
            <w:r w:rsidRPr="00A564C1">
              <w:rPr>
                <w:sz w:val="18"/>
                <w:szCs w:val="18"/>
              </w:rPr>
              <w:t xml:space="preserve"> - Avaliação Socioambiental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61BF6D1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5E18199E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357F3CE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-PRM-MAN-V08-R00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0310A04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08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Manual de Operação e Manutenção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45A0FAD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A692575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D9B9DF6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-PRM-TOP-V09-R00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607BEDC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9</w:t>
            </w:r>
            <w:r w:rsidRPr="00A564C1">
              <w:rPr>
                <w:sz w:val="18"/>
                <w:szCs w:val="18"/>
              </w:rPr>
              <w:t xml:space="preserve"> - Relatório de Estudos Topográficos</w:t>
            </w:r>
            <w:r>
              <w:rPr>
                <w:sz w:val="18"/>
                <w:szCs w:val="18"/>
              </w:rPr>
              <w:t xml:space="preserve"> e Levantamentos Cadastrais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6231C540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ED35AA4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ECEC0FD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-PRM-GEO-V10-R00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CCE6852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10</w:t>
            </w:r>
            <w:r w:rsidRPr="00A564C1">
              <w:rPr>
                <w:sz w:val="18"/>
                <w:szCs w:val="18"/>
              </w:rPr>
              <w:t xml:space="preserve"> - Relatório de Estudos Geotécnicos e Geológicos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5851DC2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2220D69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D492422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-PRM-DSP-V11-R00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9FC3564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11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Relatório</w:t>
            </w:r>
            <w:r>
              <w:rPr>
                <w:sz w:val="18"/>
                <w:szCs w:val="18"/>
              </w:rPr>
              <w:t xml:space="preserve"> de Desapropriação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5B994612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52046E9D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694C11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-PRM-VEF-V1</w:t>
            </w:r>
            <w:r>
              <w:rPr>
                <w:sz w:val="18"/>
                <w:szCs w:val="18"/>
              </w:rPr>
              <w:t>2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597D043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12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 Viabilidade Econômica e Financeira</w:t>
            </w:r>
            <w:r w:rsidRPr="00A564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3C1D7AFF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</w:tbl>
    <w:p w14:paraId="0F145F0B" w14:textId="77777777" w:rsidR="00925B47" w:rsidRPr="000F5EAC" w:rsidRDefault="00925B47" w:rsidP="00925B47">
      <w:pPr>
        <w:jc w:val="center"/>
      </w:pPr>
    </w:p>
    <w:p w14:paraId="2BB97AFF" w14:textId="77777777" w:rsidR="00DD71E2" w:rsidRPr="000F5EAC" w:rsidRDefault="00DD71E2" w:rsidP="00DD71E2">
      <w:pPr>
        <w:pStyle w:val="rosto"/>
      </w:pPr>
    </w:p>
    <w:p w14:paraId="05B04389" w14:textId="77777777" w:rsidR="00DD71E2" w:rsidRPr="000F5EAC" w:rsidRDefault="00DD71E2" w:rsidP="00DD71E2">
      <w:pPr>
        <w:pStyle w:val="Rostosemindice"/>
      </w:pPr>
      <w:r w:rsidRPr="000F5EAC">
        <w:t>SUMÁRIO EXECUTIVO</w:t>
      </w:r>
    </w:p>
    <w:p w14:paraId="10A069E0" w14:textId="77777777" w:rsidR="001242A5" w:rsidRDefault="00DD71E2" w:rsidP="00C21799">
      <w:r w:rsidRPr="000F5EAC">
        <w:br w:type="page"/>
      </w:r>
    </w:p>
    <w:p w14:paraId="2E5481CC" w14:textId="77777777" w:rsidR="001242A5" w:rsidRDefault="001242A5" w:rsidP="00C21799">
      <w:pPr>
        <w:rPr>
          <w:b/>
          <w:bCs/>
          <w:color w:val="000080"/>
        </w:rPr>
      </w:pPr>
    </w:p>
    <w:p w14:paraId="561B8967" w14:textId="750A7C6E" w:rsidR="00DD71E2" w:rsidRDefault="00C21799" w:rsidP="00C21799">
      <w:pPr>
        <w:rPr>
          <w:b/>
          <w:bCs/>
          <w:color w:val="000080"/>
        </w:rPr>
      </w:pPr>
      <w:r w:rsidRPr="00211C9E">
        <w:rPr>
          <w:b/>
          <w:bCs/>
          <w:color w:val="000080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79731BD1" w14:textId="77777777" w:rsidR="00BF4E7C" w:rsidRPr="000F5EAC" w:rsidRDefault="00BF4E7C" w:rsidP="00C21799">
      <w:pPr>
        <w:rPr>
          <w:b/>
          <w:bCs/>
          <w:color w:val="000080"/>
        </w:rPr>
      </w:pPr>
    </w:p>
    <w:p w14:paraId="4FFF143D" w14:textId="6AFCCA53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 xml:space="preserve">ETAPA </w:t>
      </w:r>
      <w:r w:rsidR="00D715FB">
        <w:rPr>
          <w:rFonts w:cs="Arial"/>
          <w:b/>
          <w:color w:val="000080"/>
          <w:sz w:val="28"/>
          <w:szCs w:val="32"/>
        </w:rPr>
        <w:t>2</w:t>
      </w:r>
      <w:r w:rsidRPr="00211C9E">
        <w:rPr>
          <w:rFonts w:cs="Arial"/>
          <w:b/>
          <w:color w:val="000080"/>
          <w:sz w:val="28"/>
          <w:szCs w:val="32"/>
        </w:rPr>
        <w:t xml:space="preserve"> – </w:t>
      </w:r>
      <w:r w:rsidR="00D715FB">
        <w:rPr>
          <w:rFonts w:cs="Arial"/>
          <w:b/>
          <w:color w:val="000080"/>
          <w:sz w:val="28"/>
          <w:szCs w:val="32"/>
        </w:rPr>
        <w:t>Projeto Básico</w:t>
      </w:r>
      <w:r w:rsidR="001242A5">
        <w:rPr>
          <w:rFonts w:cs="Arial"/>
          <w:b/>
          <w:color w:val="000080"/>
          <w:sz w:val="28"/>
          <w:szCs w:val="32"/>
        </w:rPr>
        <w:t xml:space="preserve"> de Engenharia</w:t>
      </w:r>
    </w:p>
    <w:p w14:paraId="07B856FC" w14:textId="77777777" w:rsidR="00DD71E2" w:rsidRPr="00211C9E" w:rsidRDefault="00017D0D" w:rsidP="00211C9E">
      <w:pPr>
        <w:jc w:val="center"/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RIO DO PIRES</w:t>
      </w:r>
      <w:r w:rsidR="00211C9E" w:rsidRPr="00211C9E">
        <w:rPr>
          <w:rFonts w:cs="Arial"/>
          <w:b/>
          <w:color w:val="000080"/>
          <w:sz w:val="28"/>
          <w:szCs w:val="32"/>
        </w:rPr>
        <w:t>-BA</w:t>
      </w:r>
    </w:p>
    <w:p w14:paraId="45EDA776" w14:textId="77777777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493E3042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>SUMÁRIO EXECUTIVO</w:t>
      </w:r>
    </w:p>
    <w:p w14:paraId="71CE3E5F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508B24C9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01 – Resumo do Projeto</w:t>
      </w:r>
    </w:p>
    <w:p w14:paraId="050F0A2A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02 - Projetos Hidráulico, Arquitetônico e Civil</w:t>
      </w:r>
    </w:p>
    <w:p w14:paraId="2D05AA40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03 - Projeto Elétrico e de Automação</w:t>
      </w:r>
    </w:p>
    <w:p w14:paraId="4D612D8B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04 - Projeto Estrutural</w:t>
      </w:r>
    </w:p>
    <w:p w14:paraId="241D1499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05 - Relação de Materiais, Serviços e Orçamentos</w:t>
      </w:r>
    </w:p>
    <w:p w14:paraId="0AAC0907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06 - Especificações Técnicas</w:t>
      </w:r>
    </w:p>
    <w:p w14:paraId="04E3040C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07 - Avaliação Socioambiental</w:t>
      </w:r>
    </w:p>
    <w:p w14:paraId="141F042C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08 – Manual de Operação e Manutenção</w:t>
      </w:r>
    </w:p>
    <w:p w14:paraId="04EFCE3A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09 - Relatório de Estudos Topográficos</w:t>
      </w:r>
      <w:r>
        <w:rPr>
          <w:b/>
          <w:szCs w:val="24"/>
        </w:rPr>
        <w:t xml:space="preserve"> e Levantamentos Cadastrais</w:t>
      </w:r>
    </w:p>
    <w:p w14:paraId="7EC72A0F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10 - Relatório de Estudos Geotécnicos e Geológicos</w:t>
      </w:r>
    </w:p>
    <w:p w14:paraId="39A57AFC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11 – Relatório de Desapropriação</w:t>
      </w:r>
    </w:p>
    <w:p w14:paraId="6FD70CBF" w14:textId="77777777" w:rsidR="0076045F" w:rsidRDefault="001242A5" w:rsidP="001242A5">
      <w:r w:rsidRPr="009B4225">
        <w:rPr>
          <w:b/>
          <w:szCs w:val="24"/>
        </w:rPr>
        <w:t xml:space="preserve">Volume 12 – Viabilidade Econômica e Financeira </w:t>
      </w:r>
      <w:r w:rsidR="00F0422D">
        <w:br w:type="page"/>
      </w:r>
    </w:p>
    <w:p w14:paraId="2BDBE0D9" w14:textId="77777777" w:rsidR="0076045F" w:rsidRDefault="0076045F" w:rsidP="001242A5">
      <w:pPr>
        <w:rPr>
          <w:rFonts w:cs="Arial"/>
          <w:b/>
          <w:color w:val="000080"/>
          <w:sz w:val="28"/>
          <w:szCs w:val="32"/>
        </w:rPr>
      </w:pPr>
    </w:p>
    <w:p w14:paraId="0A76A74B" w14:textId="2810E988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Equipe Técnica</w:t>
      </w:r>
    </w:p>
    <w:p w14:paraId="04FC9B6D" w14:textId="77777777" w:rsidR="001242A5" w:rsidRPr="00E1142A" w:rsidRDefault="001242A5" w:rsidP="001242A5">
      <w:pPr>
        <w:pStyle w:val="PargrafodaLista"/>
        <w:rPr>
          <w:rFonts w:cs="Arial"/>
        </w:rPr>
      </w:pPr>
    </w:p>
    <w:p w14:paraId="69E35A65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Aparecido Vanderlei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Festi</w:t>
      </w:r>
      <w:proofErr w:type="spellEnd"/>
    </w:p>
    <w:p w14:paraId="520FBE9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Agrimensor – Mestre em Engenharia Urbana</w:t>
      </w:r>
    </w:p>
    <w:p w14:paraId="410E8D67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Coordenador do Projeto</w:t>
      </w:r>
    </w:p>
    <w:p w14:paraId="66538241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0601452451</w:t>
      </w:r>
    </w:p>
    <w:p w14:paraId="2CB8EFA6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DCE8CB2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Caio Villafanha Negro</w:t>
      </w:r>
    </w:p>
    <w:p w14:paraId="07F856E5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Ambiental</w:t>
      </w:r>
    </w:p>
    <w:p w14:paraId="5D2A3494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3730041B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81A60B1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Richard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Ghussn</w:t>
      </w:r>
      <w:proofErr w:type="spellEnd"/>
    </w:p>
    <w:p w14:paraId="36FC3AD2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Civil</w:t>
      </w:r>
    </w:p>
    <w:p w14:paraId="05695FF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36921EE7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EB85DE9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Rachid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Tauaf</w:t>
      </w:r>
      <w:proofErr w:type="spellEnd"/>
      <w:r>
        <w:rPr>
          <w:rFonts w:cs="Arial"/>
          <w:b/>
          <w:color w:val="000080"/>
          <w:sz w:val="28"/>
          <w:szCs w:val="32"/>
        </w:rPr>
        <w:t xml:space="preserve"> </w:t>
      </w:r>
      <w:proofErr w:type="spellStart"/>
      <w:r>
        <w:rPr>
          <w:rFonts w:cs="Arial"/>
          <w:b/>
          <w:color w:val="000080"/>
          <w:sz w:val="28"/>
          <w:szCs w:val="32"/>
        </w:rPr>
        <w:t>Toute</w:t>
      </w:r>
      <w:proofErr w:type="spellEnd"/>
    </w:p>
    <w:p w14:paraId="21F76CE4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Químico</w:t>
      </w:r>
    </w:p>
    <w:p w14:paraId="2C1937FA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bookmarkStart w:id="2" w:name="_Hlk479862427"/>
      <w:r w:rsidRPr="00442EF3">
        <w:rPr>
          <w:rFonts w:cs="Arial"/>
          <w:sz w:val="22"/>
        </w:rPr>
        <w:t>0601086968/D</w:t>
      </w:r>
    </w:p>
    <w:p w14:paraId="5E8540CB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391396D2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Adriano Magno Rabello</w:t>
      </w:r>
    </w:p>
    <w:p w14:paraId="3F8DBF6B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 xml:space="preserve">Engenheiro </w:t>
      </w:r>
      <w:r>
        <w:rPr>
          <w:rFonts w:cs="Arial"/>
          <w:sz w:val="22"/>
        </w:rPr>
        <w:t>Eletricista - Eletrônica</w:t>
      </w:r>
    </w:p>
    <w:p w14:paraId="3BF5508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r>
        <w:rPr>
          <w:rFonts w:cs="Arial"/>
          <w:sz w:val="22"/>
        </w:rPr>
        <w:t>5069015167</w:t>
      </w:r>
    </w:p>
    <w:bookmarkEnd w:id="2"/>
    <w:p w14:paraId="4D1E162A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6453708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 xml:space="preserve">Larissa </w:t>
      </w:r>
      <w:proofErr w:type="spellStart"/>
      <w:r>
        <w:rPr>
          <w:rFonts w:cs="Arial"/>
          <w:b/>
          <w:color w:val="000080"/>
          <w:sz w:val="28"/>
          <w:szCs w:val="32"/>
        </w:rPr>
        <w:t>Segato</w:t>
      </w:r>
      <w:proofErr w:type="spellEnd"/>
    </w:p>
    <w:p w14:paraId="785CE55A" w14:textId="77777777" w:rsidR="001242A5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Desenhista Projetista</w:t>
      </w:r>
    </w:p>
    <w:p w14:paraId="1ED7976C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FD8C919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Luiz Eduardo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Canaan</w:t>
      </w:r>
      <w:proofErr w:type="spellEnd"/>
    </w:p>
    <w:p w14:paraId="4AA7AD22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Desenhista Projetista</w:t>
      </w:r>
    </w:p>
    <w:p w14:paraId="1DA9BE28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3F0BEFA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Mariana Araújo Nogueira</w:t>
      </w:r>
    </w:p>
    <w:p w14:paraId="15DB4A6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Auxiliar Técnica</w:t>
      </w:r>
      <w:r w:rsidRPr="000F43EF">
        <w:rPr>
          <w:rFonts w:cs="Arial"/>
          <w:sz w:val="22"/>
        </w:rPr>
        <w:t xml:space="preserve"> em Engenharia Civil</w:t>
      </w:r>
    </w:p>
    <w:p w14:paraId="30AAEDEB" w14:textId="7790D635" w:rsidR="00DD71E2" w:rsidRPr="000F5EAC" w:rsidRDefault="00211C9E" w:rsidP="001242A5">
      <w:r w:rsidRPr="000F43EF">
        <w:rPr>
          <w:b/>
          <w:sz w:val="28"/>
          <w:szCs w:val="24"/>
        </w:rPr>
        <w:br w:type="page"/>
      </w:r>
    </w:p>
    <w:p w14:paraId="3E01867F" w14:textId="77777777" w:rsidR="001242A5" w:rsidRDefault="001242A5" w:rsidP="00DD71E2">
      <w:pPr>
        <w:spacing w:before="12000"/>
        <w:jc w:val="right"/>
        <w:rPr>
          <w:b/>
          <w:color w:val="000080"/>
          <w:sz w:val="32"/>
          <w:szCs w:val="32"/>
        </w:rPr>
      </w:pPr>
    </w:p>
    <w:p w14:paraId="287610BC" w14:textId="18C0F847" w:rsidR="00DD71E2" w:rsidRPr="000F5EAC" w:rsidRDefault="00DD71E2" w:rsidP="00DD71E2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ÍNDICE</w:t>
      </w:r>
    </w:p>
    <w:p w14:paraId="546CD742" w14:textId="77777777" w:rsidR="00DD71E2" w:rsidRPr="000F5EAC" w:rsidRDefault="00DD71E2" w:rsidP="00DD71E2">
      <w:pPr>
        <w:jc w:val="center"/>
      </w:pPr>
    </w:p>
    <w:p w14:paraId="6E8AEC72" w14:textId="77777777" w:rsidR="00211C9E" w:rsidRDefault="00211C9E" w:rsidP="00211C9E">
      <w:pPr>
        <w:rPr>
          <w:b/>
          <w:bCs/>
          <w:color w:val="000080"/>
        </w:rPr>
      </w:pPr>
      <w:r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629DB9B6" w14:textId="3AAB1319" w:rsidR="00211C9E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ETAPA </w:t>
      </w:r>
      <w:r w:rsidR="00310BB7">
        <w:rPr>
          <w:rFonts w:cs="Arial"/>
          <w:b/>
          <w:color w:val="000080"/>
          <w:szCs w:val="32"/>
        </w:rPr>
        <w:t>02</w:t>
      </w:r>
      <w:r w:rsidRPr="00211C9E">
        <w:rPr>
          <w:rFonts w:cs="Arial"/>
          <w:b/>
          <w:color w:val="000080"/>
          <w:szCs w:val="32"/>
        </w:rPr>
        <w:t xml:space="preserve"> – </w:t>
      </w:r>
      <w:r w:rsidR="00310BB7">
        <w:rPr>
          <w:rFonts w:cs="Arial"/>
          <w:b/>
          <w:color w:val="000080"/>
          <w:szCs w:val="32"/>
        </w:rPr>
        <w:t>Projeto Básico</w:t>
      </w:r>
      <w:r w:rsidR="001242A5">
        <w:rPr>
          <w:rFonts w:cs="Arial"/>
          <w:b/>
          <w:color w:val="000080"/>
          <w:szCs w:val="32"/>
        </w:rPr>
        <w:t xml:space="preserve"> de Engenharia</w:t>
      </w:r>
    </w:p>
    <w:p w14:paraId="57EA7553" w14:textId="77714A2F" w:rsidR="00BF4E7C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Volume </w:t>
      </w:r>
      <w:r w:rsidR="00FF221A">
        <w:rPr>
          <w:rFonts w:cs="Arial"/>
          <w:b/>
          <w:color w:val="000080"/>
          <w:szCs w:val="32"/>
        </w:rPr>
        <w:t>11</w:t>
      </w:r>
      <w:r w:rsidR="000A04CE">
        <w:rPr>
          <w:rFonts w:cs="Arial"/>
          <w:b/>
          <w:color w:val="000080"/>
          <w:szCs w:val="32"/>
        </w:rPr>
        <w:t xml:space="preserve"> </w:t>
      </w:r>
      <w:r w:rsidRPr="00211C9E">
        <w:rPr>
          <w:rFonts w:cs="Arial"/>
          <w:b/>
          <w:color w:val="000080"/>
          <w:szCs w:val="32"/>
        </w:rPr>
        <w:t>–</w:t>
      </w:r>
      <w:r w:rsidR="00310BB7">
        <w:rPr>
          <w:rFonts w:cs="Arial"/>
          <w:b/>
          <w:color w:val="000080"/>
          <w:szCs w:val="32"/>
        </w:rPr>
        <w:t xml:space="preserve"> </w:t>
      </w:r>
      <w:r w:rsidR="00FF221A">
        <w:rPr>
          <w:rFonts w:cs="Arial"/>
          <w:b/>
          <w:color w:val="000080"/>
          <w:szCs w:val="32"/>
        </w:rPr>
        <w:t>Relatório de Desapropriação</w:t>
      </w:r>
    </w:p>
    <w:p w14:paraId="58A3D4CE" w14:textId="77777777" w:rsidR="00211C9E" w:rsidRPr="00211C9E" w:rsidRDefault="00017D0D" w:rsidP="00211C9E">
      <w:pPr>
        <w:jc w:val="center"/>
        <w:rPr>
          <w:rFonts w:cs="Arial"/>
          <w:b/>
          <w:color w:val="000080"/>
          <w:szCs w:val="32"/>
        </w:rPr>
      </w:pPr>
      <w:r>
        <w:rPr>
          <w:rFonts w:cs="Arial"/>
          <w:b/>
          <w:color w:val="000080"/>
          <w:szCs w:val="32"/>
        </w:rPr>
        <w:t>RIO DO PIRES</w:t>
      </w:r>
      <w:r w:rsidR="00211C9E" w:rsidRPr="00211C9E">
        <w:rPr>
          <w:rFonts w:cs="Arial"/>
          <w:b/>
          <w:color w:val="000080"/>
          <w:szCs w:val="32"/>
        </w:rPr>
        <w:t>-BA</w:t>
      </w:r>
    </w:p>
    <w:p w14:paraId="2027D301" w14:textId="77777777" w:rsidR="00211C9E" w:rsidRDefault="00211C9E" w:rsidP="00DD71E2">
      <w:pPr>
        <w:jc w:val="center"/>
        <w:rPr>
          <w:rFonts w:cs="Arial"/>
          <w:b/>
          <w:color w:val="000080"/>
          <w:szCs w:val="32"/>
        </w:rPr>
      </w:pPr>
    </w:p>
    <w:p w14:paraId="32D6A3FB" w14:textId="77777777" w:rsidR="00DD71E2" w:rsidRDefault="00DD71E2" w:rsidP="00DD71E2">
      <w:pPr>
        <w:jc w:val="center"/>
        <w:rPr>
          <w:rFonts w:cs="Arial"/>
          <w:b/>
          <w:color w:val="000080"/>
          <w:sz w:val="32"/>
          <w:szCs w:val="32"/>
        </w:rPr>
      </w:pPr>
      <w:r w:rsidRPr="00485B4C">
        <w:rPr>
          <w:rFonts w:cs="Arial"/>
          <w:b/>
          <w:color w:val="000080"/>
          <w:sz w:val="32"/>
          <w:szCs w:val="32"/>
        </w:rPr>
        <w:t>ÍNDICE</w:t>
      </w:r>
    </w:p>
    <w:p w14:paraId="6F5DAD1F" w14:textId="77777777" w:rsidR="004D5872" w:rsidRPr="00485B4C" w:rsidRDefault="004D5872" w:rsidP="00DD71E2">
      <w:pPr>
        <w:jc w:val="center"/>
        <w:rPr>
          <w:rFonts w:cs="Arial"/>
          <w:b/>
          <w:color w:val="000080"/>
          <w:sz w:val="32"/>
          <w:szCs w:val="32"/>
        </w:rPr>
      </w:pPr>
    </w:p>
    <w:bookmarkStart w:id="3" w:name="_GoBack"/>
    <w:bookmarkEnd w:id="3"/>
    <w:p w14:paraId="693DA822" w14:textId="0813D8A5" w:rsidR="00B44DB6" w:rsidRDefault="00CD3EF9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302163" w:history="1">
        <w:r w:rsidR="00B44DB6" w:rsidRPr="006E4596">
          <w:rPr>
            <w:rStyle w:val="Hyperlink"/>
            <w:noProof/>
          </w:rPr>
          <w:t>APRESENTAÇÃO</w:t>
        </w:r>
        <w:r w:rsidR="00B44DB6">
          <w:rPr>
            <w:noProof/>
            <w:webHidden/>
          </w:rPr>
          <w:tab/>
        </w:r>
        <w:r w:rsidR="00B44DB6">
          <w:rPr>
            <w:noProof/>
            <w:webHidden/>
          </w:rPr>
          <w:fldChar w:fldCharType="begin"/>
        </w:r>
        <w:r w:rsidR="00B44DB6">
          <w:rPr>
            <w:noProof/>
            <w:webHidden/>
          </w:rPr>
          <w:instrText xml:space="preserve"> PAGEREF _Toc3302163 \h </w:instrText>
        </w:r>
        <w:r w:rsidR="00B44DB6">
          <w:rPr>
            <w:noProof/>
            <w:webHidden/>
          </w:rPr>
        </w:r>
        <w:r w:rsidR="00B44DB6">
          <w:rPr>
            <w:noProof/>
            <w:webHidden/>
          </w:rPr>
          <w:fldChar w:fldCharType="separate"/>
        </w:r>
        <w:r w:rsidR="00B44DB6">
          <w:rPr>
            <w:noProof/>
            <w:webHidden/>
          </w:rPr>
          <w:t>11</w:t>
        </w:r>
        <w:r w:rsidR="00B44DB6">
          <w:rPr>
            <w:noProof/>
            <w:webHidden/>
          </w:rPr>
          <w:fldChar w:fldCharType="end"/>
        </w:r>
      </w:hyperlink>
    </w:p>
    <w:p w14:paraId="7D680CD8" w14:textId="4F4677A5" w:rsidR="00B44DB6" w:rsidRDefault="00B44DB6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2164" w:history="1">
        <w:r w:rsidRPr="006E4596">
          <w:rPr>
            <w:rStyle w:val="Hyperlink"/>
            <w:noProof/>
          </w:rPr>
          <w:t>1 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_Toc3302164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BC1BB46" w14:textId="0056B8A3" w:rsidR="00B44DB6" w:rsidRDefault="00B44DB6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2165" w:history="1">
        <w:r w:rsidRPr="006E4596">
          <w:rPr>
            <w:rStyle w:val="Hyperlink"/>
            <w:noProof/>
          </w:rPr>
          <w:t>2 DESAPROPRIAÇÃO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_Toc3302165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1049000" w14:textId="445E1AF9" w:rsidR="00485B4C" w:rsidRDefault="00CD3EF9">
      <w:pPr>
        <w:rPr>
          <w:b/>
          <w:bCs/>
        </w:rPr>
      </w:pPr>
      <w:r>
        <w:rPr>
          <w:sz w:val="20"/>
        </w:rPr>
        <w:fldChar w:fldCharType="end"/>
      </w:r>
    </w:p>
    <w:p w14:paraId="571543D7" w14:textId="77777777" w:rsidR="004D5872" w:rsidRDefault="00834B72" w:rsidP="00834B72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65D8620D" w14:textId="77777777" w:rsidR="004D5872" w:rsidRDefault="004D5872" w:rsidP="004D5872">
      <w:pPr>
        <w:pStyle w:val="PargrafodaLista"/>
        <w:ind w:firstLine="0"/>
        <w:jc w:val="center"/>
      </w:pPr>
    </w:p>
    <w:p w14:paraId="28C013CE" w14:textId="77777777" w:rsidR="00B44DB6" w:rsidRPr="00B31573" w:rsidRDefault="00B44DB6" w:rsidP="00B44DB6">
      <w:pPr>
        <w:pStyle w:val="Ttulo1"/>
        <w:numPr>
          <w:ilvl w:val="0"/>
          <w:numId w:val="0"/>
        </w:numPr>
        <w:ind w:left="432"/>
      </w:pPr>
      <w:bookmarkStart w:id="4" w:name="_Toc3298447"/>
      <w:bookmarkStart w:id="5" w:name="_Toc3302163"/>
      <w:r w:rsidRPr="00B31573">
        <w:t>APRESENTAÇÃO</w:t>
      </w:r>
      <w:bookmarkEnd w:id="4"/>
      <w:bookmarkEnd w:id="5"/>
    </w:p>
    <w:p w14:paraId="6BC48453" w14:textId="77777777" w:rsidR="00B44DB6" w:rsidRPr="00D75BEA" w:rsidRDefault="00B44DB6" w:rsidP="00B44DB6"/>
    <w:p w14:paraId="6D1550B9" w14:textId="77777777" w:rsidR="00B44DB6" w:rsidRPr="00D75BEA" w:rsidRDefault="00B44DB6" w:rsidP="00B44DB6">
      <w:pPr>
        <w:pStyle w:val="PargrafodaLista"/>
      </w:pPr>
      <w:r w:rsidRPr="00D75BEA">
        <w:t xml:space="preserve">Verificado os problemas de saneamento existentes nos municípios de Paramirim e Rio do Pires, no estado da Bahia, após a não conclusão das obras do sistema de esgotamento sanitário, a </w:t>
      </w:r>
      <w:r w:rsidRPr="00D75BEA">
        <w:rPr>
          <w:b/>
        </w:rPr>
        <w:t>CODEVASF</w:t>
      </w:r>
      <w:r w:rsidRPr="00D75BEA">
        <w:t xml:space="preserve"> – Companhia de Desenvolvimento dos Vales do São Francisco e do Parnaíba, empresa pública vinculada ao Ministério da Integração Nacional, realizou licitação para elaboração de projeto básico de engenharia com o objetivo de verificar, avaliar, retificar, adequar e complementar os serviços de ampliação e/ou implantação de unidades integrantes dos sistemas de esgotamento sanitário dos dois municípios, compreendendo: redes coletoras, estações elevatórias, linhas de recalque, estações de tratamento e emissários, incluindo instalações elétricas e hidráulicas, estruturas em concreto, projetos urbanísticos e de drenagem e respectivas avaliações ambientais dos sistemas a serem implantados.</w:t>
      </w:r>
    </w:p>
    <w:p w14:paraId="65C6AAB0" w14:textId="77777777" w:rsidR="00B44DB6" w:rsidRPr="00D75BEA" w:rsidRDefault="00B44DB6" w:rsidP="00B44DB6">
      <w:pPr>
        <w:pStyle w:val="PargrafodaLista"/>
      </w:pPr>
      <w:r w:rsidRPr="00D75BEA">
        <w:t>Em prosseguimento ao processo licitatório, os serviços foram conferidos à empresa FESTI &amp; FESTI CONSULTORIA E PLANEJAMENTO LTDA. EPP. Os principais dados e informações que caracterizaram o contrato são:</w:t>
      </w:r>
    </w:p>
    <w:p w14:paraId="118F07EB" w14:textId="77777777" w:rsidR="00B44DB6" w:rsidRPr="00D75BEA" w:rsidRDefault="00B44DB6" w:rsidP="00B44DB6">
      <w:pPr>
        <w:pStyle w:val="PargrafodaLista"/>
        <w:rPr>
          <w:rFonts w:cs="Arial"/>
          <w:sz w:val="22"/>
          <w:szCs w:val="22"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Tipo/Identificação da Licitação: </w:t>
      </w:r>
      <w:r w:rsidRPr="00D75BEA">
        <w:rPr>
          <w:rFonts w:cs="Arial"/>
          <w:b/>
          <w:sz w:val="22"/>
          <w:szCs w:val="22"/>
        </w:rPr>
        <w:t>RDC – ELETRÔNICO / EDITAL Nº 9/2017</w:t>
      </w:r>
    </w:p>
    <w:p w14:paraId="372F7E04" w14:textId="77777777" w:rsidR="00B44DB6" w:rsidRPr="00D75BEA" w:rsidRDefault="00B44DB6" w:rsidP="00B44DB6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Data da Licitação: </w:t>
      </w:r>
      <w:r w:rsidRPr="00D75BEA">
        <w:rPr>
          <w:b/>
        </w:rPr>
        <w:t>11/07/2017;</w:t>
      </w:r>
    </w:p>
    <w:p w14:paraId="34022969" w14:textId="77777777" w:rsidR="00B44DB6" w:rsidRPr="00D75BEA" w:rsidRDefault="00B44DB6" w:rsidP="00B44DB6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 w:hint="eastAsia"/>
        </w:rPr>
        <w:t xml:space="preserve"> </w:t>
      </w:r>
      <w:r w:rsidRPr="00D75BEA">
        <w:t xml:space="preserve">Processo Nº: </w:t>
      </w:r>
      <w:r w:rsidRPr="00D75BEA">
        <w:rPr>
          <w:b/>
        </w:rPr>
        <w:t>59500.000331/2017-16;</w:t>
      </w:r>
    </w:p>
    <w:p w14:paraId="51FB5F56" w14:textId="77777777" w:rsidR="00B44DB6" w:rsidRPr="00D75BEA" w:rsidRDefault="00B44DB6" w:rsidP="00B44DB6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Contrato n°: </w:t>
      </w:r>
      <w:r w:rsidRPr="00D75BEA">
        <w:rPr>
          <w:b/>
        </w:rPr>
        <w:t>0.058.00/2017;</w:t>
      </w:r>
    </w:p>
    <w:p w14:paraId="338536F1" w14:textId="77777777" w:rsidR="00B44DB6" w:rsidRPr="00D75BEA" w:rsidRDefault="00B44DB6" w:rsidP="00B44DB6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Data da Assinatura do Contrato: </w:t>
      </w:r>
      <w:r w:rsidRPr="00D75BEA">
        <w:rPr>
          <w:b/>
        </w:rPr>
        <w:t>19/10/2017;</w:t>
      </w:r>
    </w:p>
    <w:p w14:paraId="18998715" w14:textId="77777777" w:rsidR="00B44DB6" w:rsidRPr="00D75BEA" w:rsidRDefault="00B44DB6" w:rsidP="00B44DB6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t xml:space="preserve"> Data da Emissão da Ordem de Serviço: </w:t>
      </w:r>
      <w:r w:rsidRPr="00D75BEA">
        <w:rPr>
          <w:b/>
        </w:rPr>
        <w:t>20/11/2017;</w:t>
      </w:r>
    </w:p>
    <w:p w14:paraId="54DFE7B3" w14:textId="77777777" w:rsidR="00B44DB6" w:rsidRPr="00D75BEA" w:rsidRDefault="00B44DB6" w:rsidP="00B44DB6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Prazo de Execução: </w:t>
      </w:r>
      <w:r w:rsidRPr="00D75BEA">
        <w:rPr>
          <w:b/>
        </w:rPr>
        <w:t xml:space="preserve">120 dias </w:t>
      </w:r>
      <w:r w:rsidRPr="00D75BEA">
        <w:t>(estabelecido a partir da emissão da ordem</w:t>
      </w:r>
      <w:r w:rsidRPr="00D75BEA">
        <w:tab/>
        <w:t>de serviço);</w:t>
      </w:r>
    </w:p>
    <w:p w14:paraId="2CC8AB46" w14:textId="77777777" w:rsidR="00B44DB6" w:rsidRPr="00D75BEA" w:rsidRDefault="00B44DB6" w:rsidP="00B44DB6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Aditivo de Prazo: </w:t>
      </w:r>
      <w:r>
        <w:rPr>
          <w:b/>
        </w:rPr>
        <w:t>12</w:t>
      </w:r>
      <w:r w:rsidRPr="00D75BEA">
        <w:rPr>
          <w:b/>
        </w:rPr>
        <w:t>0 dias;</w:t>
      </w:r>
    </w:p>
    <w:p w14:paraId="295F6FD4" w14:textId="77777777" w:rsidR="00B44DB6" w:rsidRDefault="00B44DB6" w:rsidP="00B44DB6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Valor do Contrato: </w:t>
      </w:r>
      <w:r w:rsidRPr="00D75BEA">
        <w:rPr>
          <w:b/>
        </w:rPr>
        <w:t>R$ 331.231,48.</w:t>
      </w:r>
      <w:r>
        <w:br w:type="page"/>
      </w:r>
    </w:p>
    <w:p w14:paraId="4D51D1DC" w14:textId="77777777" w:rsidR="00B44DB6" w:rsidRDefault="00B44DB6" w:rsidP="00B44DB6">
      <w:pPr>
        <w:spacing w:before="0" w:after="0"/>
        <w:jc w:val="left"/>
        <w:rPr>
          <w:b/>
        </w:rPr>
      </w:pPr>
    </w:p>
    <w:p w14:paraId="56ECC774" w14:textId="77777777" w:rsidR="00B44DB6" w:rsidRDefault="00B44DB6" w:rsidP="00B44DB6">
      <w:pPr>
        <w:pStyle w:val="Legenda"/>
        <w:rPr>
          <w:b/>
        </w:rPr>
      </w:pPr>
      <w:bookmarkStart w:id="6" w:name="_Toc533801047"/>
      <w:bookmarkStart w:id="7" w:name="_Toc3298440"/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– Tabela Resumo do Projeto</w:t>
      </w:r>
      <w:bookmarkEnd w:id="6"/>
      <w:bookmarkEnd w:id="7"/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B44DB6" w:rsidRPr="00C34179" w14:paraId="48A62B35" w14:textId="77777777" w:rsidTr="008E45AF">
        <w:trPr>
          <w:trHeight w:val="406"/>
        </w:trPr>
        <w:tc>
          <w:tcPr>
            <w:tcW w:w="1668" w:type="dxa"/>
            <w:shd w:val="clear" w:color="auto" w:fill="auto"/>
          </w:tcPr>
          <w:p w14:paraId="54AC8182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450" w:type="dxa"/>
            <w:shd w:val="clear" w:color="auto" w:fill="F7CAAC"/>
          </w:tcPr>
          <w:p w14:paraId="78F1464B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População Atendid</w:t>
            </w:r>
            <w:r>
              <w:rPr>
                <w:rFonts w:cs="Arial"/>
                <w:b/>
                <w:bCs/>
                <w:sz w:val="20"/>
              </w:rPr>
              <w:t>a</w:t>
            </w:r>
          </w:p>
        </w:tc>
        <w:tc>
          <w:tcPr>
            <w:tcW w:w="2393" w:type="dxa"/>
            <w:shd w:val="clear" w:color="auto" w:fill="auto"/>
          </w:tcPr>
          <w:p w14:paraId="5B22A4EE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Projeção Fim de Plano</w:t>
            </w:r>
          </w:p>
          <w:p w14:paraId="5B1E17B3" w14:textId="77777777" w:rsidR="00B44DB6" w:rsidRPr="008E174D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(2042)</w:t>
            </w:r>
          </w:p>
        </w:tc>
        <w:tc>
          <w:tcPr>
            <w:tcW w:w="2502" w:type="dxa"/>
            <w:shd w:val="clear" w:color="auto" w:fill="F7CAAC"/>
          </w:tcPr>
          <w:p w14:paraId="2C8014AE" w14:textId="77777777" w:rsidR="00B44DB6" w:rsidRPr="004E2997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7.295</w:t>
            </w:r>
            <w:r w:rsidRPr="00880706">
              <w:rPr>
                <w:b/>
                <w:bCs/>
                <w:sz w:val="20"/>
              </w:rPr>
              <w:t xml:space="preserve"> hab.</w:t>
            </w:r>
          </w:p>
        </w:tc>
      </w:tr>
      <w:tr w:rsidR="00B44DB6" w:rsidRPr="00C34179" w14:paraId="746E5BD4" w14:textId="77777777" w:rsidTr="008E45AF">
        <w:trPr>
          <w:trHeight w:val="230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29D45B7C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Rede Coletora de Esgotos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52C6659C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Bacias de Contribuição</w:t>
            </w:r>
          </w:p>
          <w:p w14:paraId="2034E90A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28DCF688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3FEA8756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Tubulação de PVC</w:t>
            </w:r>
            <w:r>
              <w:rPr>
                <w:rFonts w:cs="Arial"/>
                <w:sz w:val="20"/>
              </w:rPr>
              <w:t xml:space="preserve"> com área de expansão</w:t>
            </w: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2356D678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 1</w:t>
            </w:r>
          </w:p>
          <w:p w14:paraId="556E8678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2</w:t>
            </w:r>
          </w:p>
          <w:p w14:paraId="0C29915F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3</w:t>
            </w:r>
          </w:p>
          <w:p w14:paraId="31BAB2F1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626FA1B0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DN 150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6F9ACA7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28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70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2056BFF4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24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3B0EC37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90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406C8AAF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b/>
                <w:bCs/>
                <w:sz w:val="20"/>
              </w:rPr>
            </w:pPr>
          </w:p>
          <w:p w14:paraId="1F11441A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37.402,67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</w:tc>
      </w:tr>
      <w:tr w:rsidR="00B44DB6" w:rsidRPr="00C34179" w14:paraId="4297665C" w14:textId="77777777" w:rsidTr="008E45AF">
        <w:trPr>
          <w:trHeight w:val="142"/>
        </w:trPr>
        <w:tc>
          <w:tcPr>
            <w:tcW w:w="1668" w:type="dxa"/>
            <w:shd w:val="clear" w:color="auto" w:fill="auto"/>
          </w:tcPr>
          <w:p w14:paraId="48C5D1AC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Estações de Bombeamento</w:t>
            </w:r>
          </w:p>
        </w:tc>
        <w:tc>
          <w:tcPr>
            <w:tcW w:w="2450" w:type="dxa"/>
            <w:shd w:val="clear" w:color="auto" w:fill="F7CAAC"/>
          </w:tcPr>
          <w:p w14:paraId="68097E7C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EBE-1</w:t>
            </w:r>
          </w:p>
          <w:p w14:paraId="4F46546E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821E3B0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728CE1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3768166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EBE-2</w:t>
            </w:r>
          </w:p>
          <w:p w14:paraId="544EFF5E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5A7A6C4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BB5A37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24BF1CE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EBE-3</w:t>
            </w:r>
          </w:p>
          <w:p w14:paraId="768837CF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2D2077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E747502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4B9AA5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21C8929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AMT </w:t>
            </w:r>
          </w:p>
          <w:p w14:paraId="26AB78AE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Potência</w:t>
            </w:r>
          </w:p>
          <w:p w14:paraId="1B4160F0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363093B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00A03DC9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1E6EFB1F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22A4A975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2205C0A4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51BC083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359403C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0A60D62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</w:tc>
        <w:tc>
          <w:tcPr>
            <w:tcW w:w="2502" w:type="dxa"/>
            <w:shd w:val="clear" w:color="auto" w:fill="F7CAAC"/>
          </w:tcPr>
          <w:p w14:paraId="4003BA15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32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6A068866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59,32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17ABA9E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42,66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2FA24F5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00C9EA6A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5D328E04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8,93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777F216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35,37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6331F5BD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0EAD34D8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11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25D10C80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32,38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5FD94FA8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9,35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hp</w:t>
            </w:r>
            <w:proofErr w:type="spellEnd"/>
          </w:p>
          <w:p w14:paraId="2ED1D2F9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</w:t>
            </w:r>
            <w:r>
              <w:rPr>
                <w:b/>
                <w:bCs/>
                <w:sz w:val="20"/>
              </w:rPr>
              <w:t>)</w:t>
            </w:r>
          </w:p>
        </w:tc>
      </w:tr>
      <w:tr w:rsidR="00B44DB6" w:rsidRPr="00C34179" w14:paraId="412E9384" w14:textId="77777777" w:rsidTr="008E45AF">
        <w:trPr>
          <w:trHeight w:val="1222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453EB156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Linhas de Recalque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112608E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EMI-1</w:t>
            </w:r>
          </w:p>
          <w:p w14:paraId="7B2F9B5E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C685A1C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A55D2D6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EMI-2</w:t>
            </w:r>
          </w:p>
          <w:p w14:paraId="498666E2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425D1C8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9EDABC9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EMI-3</w:t>
            </w:r>
          </w:p>
          <w:p w14:paraId="2DE43ED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84AE16C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5BB6AB9F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09E2E63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60A7156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04EC5A66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7A54AFF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1DEF06A0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75DDD9A6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5AF3B7FA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52E5E9A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5940B056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5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150 mm</w:t>
              </w:r>
            </w:smartTag>
          </w:p>
          <w:p w14:paraId="21B9ADD5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6B4E8F0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 xml:space="preserve">979,45 </w:t>
            </w:r>
            <w:r w:rsidRPr="00880706">
              <w:rPr>
                <w:b/>
                <w:bCs/>
                <w:sz w:val="20"/>
                <w:lang w:val="en-US"/>
              </w:rPr>
              <w:t>m</w:t>
            </w:r>
          </w:p>
          <w:p w14:paraId="3FD11645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5350271D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44F9596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>765,58</w:t>
            </w:r>
            <w:r w:rsidRPr="00880706">
              <w:rPr>
                <w:b/>
                <w:bCs/>
                <w:sz w:val="20"/>
                <w:lang w:val="en-US"/>
              </w:rPr>
              <w:t xml:space="preserve"> m</w:t>
            </w:r>
          </w:p>
          <w:p w14:paraId="2CE7A46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4D9AD10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475273BA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1.238 m</w:t>
            </w:r>
          </w:p>
        </w:tc>
      </w:tr>
    </w:tbl>
    <w:p w14:paraId="32DE0CD7" w14:textId="77777777" w:rsidR="00B44DB6" w:rsidRDefault="00B44DB6" w:rsidP="00B44DB6">
      <w:r>
        <w:br w:type="page"/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B44DB6" w:rsidRPr="00C34179" w14:paraId="3C8935B7" w14:textId="77777777" w:rsidTr="008E45AF">
        <w:trPr>
          <w:trHeight w:val="1823"/>
        </w:trPr>
        <w:tc>
          <w:tcPr>
            <w:tcW w:w="1668" w:type="dxa"/>
            <w:shd w:val="clear" w:color="auto" w:fill="auto"/>
          </w:tcPr>
          <w:p w14:paraId="0B9F5E70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lastRenderedPageBreak/>
              <w:t>Estação de Tratamento de Esgotos (ETE)</w:t>
            </w:r>
          </w:p>
        </w:tc>
        <w:tc>
          <w:tcPr>
            <w:tcW w:w="2450" w:type="dxa"/>
            <w:shd w:val="clear" w:color="auto" w:fill="F7CAAC"/>
          </w:tcPr>
          <w:p w14:paraId="7BF6A95A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Sistema de t</w:t>
            </w:r>
            <w:r w:rsidRPr="00880706">
              <w:rPr>
                <w:sz w:val="20"/>
              </w:rPr>
              <w:t>ratamento</w:t>
            </w:r>
          </w:p>
          <w:p w14:paraId="40CBEA84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(L/s)</w:t>
            </w:r>
          </w:p>
          <w:p w14:paraId="69F09780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</w:t>
            </w:r>
            <w:r>
              <w:rPr>
                <w:sz w:val="20"/>
              </w:rPr>
              <w:t>m³</w:t>
            </w:r>
            <w:r w:rsidRPr="00880706">
              <w:rPr>
                <w:sz w:val="20"/>
              </w:rPr>
              <w:t>/</w:t>
            </w:r>
            <w:r>
              <w:rPr>
                <w:sz w:val="20"/>
              </w:rPr>
              <w:t>dia</w:t>
            </w:r>
            <w:r w:rsidRPr="00880706">
              <w:rPr>
                <w:sz w:val="20"/>
              </w:rPr>
              <w:t>)</w:t>
            </w:r>
          </w:p>
          <w:p w14:paraId="4DF109A0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Alcance</w:t>
            </w:r>
          </w:p>
          <w:p w14:paraId="330B303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Caixa de a</w:t>
            </w:r>
            <w:r w:rsidRPr="00880706">
              <w:rPr>
                <w:sz w:val="20"/>
              </w:rPr>
              <w:t>reia</w:t>
            </w:r>
          </w:p>
          <w:p w14:paraId="4F44A550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 a</w:t>
            </w:r>
            <w:r w:rsidRPr="00880706">
              <w:rPr>
                <w:sz w:val="20"/>
              </w:rPr>
              <w:t>naeróbia</w:t>
            </w:r>
          </w:p>
          <w:p w14:paraId="1786BBEA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6E3CF49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C93DDBE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FAE7AAC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F</w:t>
            </w:r>
            <w:r w:rsidRPr="00880706">
              <w:rPr>
                <w:sz w:val="20"/>
              </w:rPr>
              <w:t>acultativa</w:t>
            </w:r>
            <w:r>
              <w:rPr>
                <w:sz w:val="20"/>
              </w:rPr>
              <w:t>s</w:t>
            </w:r>
          </w:p>
          <w:p w14:paraId="03A4D84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608D8D4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C732516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862C8A8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Maturação</w:t>
            </w:r>
          </w:p>
          <w:p w14:paraId="30B8C50D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B6C4C67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4BBEC9A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87099F9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Eficiência de t</w:t>
            </w:r>
            <w:r w:rsidRPr="00880706">
              <w:rPr>
                <w:sz w:val="20"/>
              </w:rPr>
              <w:t>ratamento</w:t>
            </w:r>
          </w:p>
          <w:p w14:paraId="12CFD0F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990F9D6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e</w:t>
            </w:r>
            <w:r w:rsidRPr="00880706">
              <w:rPr>
                <w:sz w:val="20"/>
              </w:rPr>
              <w:t>stabilização</w:t>
            </w:r>
          </w:p>
          <w:p w14:paraId="59CD599D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5F3B1D4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0F9EB0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20</w:t>
            </w:r>
            <w:r>
              <w:rPr>
                <w:sz w:val="20"/>
              </w:rPr>
              <w:t>42</w:t>
            </w:r>
          </w:p>
          <w:p w14:paraId="6EBA63A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Tipo c</w:t>
            </w:r>
            <w:r w:rsidRPr="00880706">
              <w:rPr>
                <w:sz w:val="20"/>
              </w:rPr>
              <w:t>anal</w:t>
            </w:r>
          </w:p>
          <w:p w14:paraId="7F8DDE06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008B7CCD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023F784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57F4F66F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6B9ED4BA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4753D15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7592D47D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1CEEB01B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0BE6B67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2CF348C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0C3BC7B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6C68C37D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0A208BB9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Remoção </w:t>
            </w:r>
            <w:r>
              <w:rPr>
                <w:sz w:val="20"/>
              </w:rPr>
              <w:t>da carga orgânica</w:t>
            </w:r>
          </w:p>
          <w:p w14:paraId="1D9CEEAF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Decaimento bacteriano</w:t>
            </w:r>
          </w:p>
        </w:tc>
        <w:tc>
          <w:tcPr>
            <w:tcW w:w="2502" w:type="dxa"/>
            <w:shd w:val="clear" w:color="auto" w:fill="F7CAAC"/>
          </w:tcPr>
          <w:p w14:paraId="287D651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6D9B57E6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15,59 L</w:t>
            </w:r>
            <w:r w:rsidRPr="00880706">
              <w:rPr>
                <w:b/>
                <w:bCs/>
                <w:sz w:val="20"/>
              </w:rPr>
              <w:t>/s</w:t>
            </w:r>
          </w:p>
          <w:p w14:paraId="7B881620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1346,73 m³/dia</w:t>
            </w:r>
          </w:p>
          <w:p w14:paraId="2EC5C855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74A31E59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30D0226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3BC3F2BA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67439D5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49,5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31,0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27F7EF4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,50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6DA3DE2B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428F143A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12,2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0607D19C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79,80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54,80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75010DA8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2,25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4475EAE1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7AC09586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3,03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4935231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86,60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44,10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168F713D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1,20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17F7E2C4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5,10</w:t>
            </w:r>
            <w:r w:rsidRPr="00880706">
              <w:rPr>
                <w:b/>
                <w:bCs/>
                <w:sz w:val="20"/>
              </w:rPr>
              <w:t>%</w:t>
            </w:r>
          </w:p>
          <w:p w14:paraId="1BC3361F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2B001097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0%</w:t>
            </w:r>
          </w:p>
        </w:tc>
      </w:tr>
      <w:tr w:rsidR="00B44DB6" w:rsidRPr="00C34179" w14:paraId="66F49D03" w14:textId="77777777" w:rsidTr="008E45AF">
        <w:trPr>
          <w:trHeight w:val="1823"/>
        </w:trPr>
        <w:tc>
          <w:tcPr>
            <w:tcW w:w="1668" w:type="dxa"/>
            <w:tcBorders>
              <w:top w:val="double" w:sz="6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76DE848B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Emissário Final</w:t>
            </w:r>
          </w:p>
        </w:tc>
        <w:tc>
          <w:tcPr>
            <w:tcW w:w="2450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F7CAAC"/>
          </w:tcPr>
          <w:p w14:paraId="518FCB3F" w14:textId="77777777" w:rsidR="00B44DB6" w:rsidRPr="00C34179" w:rsidRDefault="00B44DB6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14750861" w14:textId="77777777" w:rsidR="00B44DB6" w:rsidRPr="00C34179" w:rsidRDefault="00B44DB6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68CF3891" w14:textId="77777777" w:rsidR="00B44DB6" w:rsidRPr="00C34179" w:rsidRDefault="00B44DB6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70BA0FE1" w14:textId="77777777" w:rsidR="00B44DB6" w:rsidRDefault="00B44DB6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2D001896" w14:textId="77777777" w:rsidR="00B44DB6" w:rsidRPr="00C34179" w:rsidRDefault="00B44DB6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Corpo Receptor</w:t>
            </w:r>
          </w:p>
        </w:tc>
        <w:tc>
          <w:tcPr>
            <w:tcW w:w="2393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auto"/>
          </w:tcPr>
          <w:p w14:paraId="77BBF10E" w14:textId="77777777" w:rsidR="00B44DB6" w:rsidRPr="00C527D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DN</w:t>
            </w:r>
          </w:p>
          <w:p w14:paraId="001B99A1" w14:textId="77777777" w:rsidR="00B44DB6" w:rsidRPr="00C527D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Extensão</w:t>
            </w:r>
          </w:p>
          <w:p w14:paraId="3DE16C90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Material</w:t>
            </w:r>
          </w:p>
          <w:p w14:paraId="0C0E9733" w14:textId="77777777" w:rsidR="00B44DB6" w:rsidRPr="00C527D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Vazão</w:t>
            </w:r>
          </w:p>
          <w:p w14:paraId="26CB3AF3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Rio Paramirim</w:t>
            </w:r>
          </w:p>
        </w:tc>
        <w:tc>
          <w:tcPr>
            <w:tcW w:w="2502" w:type="dxa"/>
            <w:tcBorders>
              <w:top w:val="double" w:sz="6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5DA1315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200 mm</w:t>
            </w:r>
          </w:p>
          <w:p w14:paraId="0BEE2E13" w14:textId="77777777" w:rsidR="00B44DB6" w:rsidRPr="0088070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954 m</w:t>
            </w:r>
          </w:p>
          <w:p w14:paraId="4B6A381D" w14:textId="77777777" w:rsidR="00B44DB6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PVC</w:t>
            </w:r>
          </w:p>
          <w:p w14:paraId="44F786A1" w14:textId="77777777" w:rsidR="00B44DB6" w:rsidRPr="00C34179" w:rsidRDefault="00B44DB6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rFonts w:cs="Arial"/>
                <w:b/>
                <w:bCs/>
                <w:sz w:val="20"/>
              </w:rPr>
            </w:pPr>
            <w:r w:rsidRPr="00AE2E97">
              <w:rPr>
                <w:rFonts w:cs="Arial"/>
                <w:b/>
                <w:bCs/>
                <w:sz w:val="20"/>
              </w:rPr>
              <w:t>25,21 L/s</w:t>
            </w:r>
          </w:p>
        </w:tc>
      </w:tr>
    </w:tbl>
    <w:p w14:paraId="513863B7" w14:textId="77777777" w:rsidR="00B44DB6" w:rsidRDefault="00B44DB6" w:rsidP="00B44DB6">
      <w:pPr>
        <w:pStyle w:val="PargrafodaLista"/>
      </w:pPr>
    </w:p>
    <w:p w14:paraId="2726D503" w14:textId="3B28CB04" w:rsidR="00B44DB6" w:rsidRDefault="00B44DB6">
      <w:pPr>
        <w:spacing w:before="0" w:after="0"/>
        <w:jc w:val="left"/>
        <w:rPr>
          <w:lang w:eastAsia="x-none"/>
        </w:rPr>
      </w:pPr>
      <w:r>
        <w:rPr>
          <w:lang w:eastAsia="x-none"/>
        </w:rPr>
        <w:br w:type="page"/>
      </w:r>
    </w:p>
    <w:p w14:paraId="2701391D" w14:textId="77777777" w:rsidR="00211C9E" w:rsidRPr="00987098" w:rsidRDefault="00211C9E" w:rsidP="00211C9E">
      <w:pPr>
        <w:rPr>
          <w:lang w:eastAsia="x-none"/>
        </w:rPr>
      </w:pPr>
    </w:p>
    <w:p w14:paraId="17C6AA2F" w14:textId="77777777" w:rsidR="00211C9E" w:rsidRDefault="00391CD6" w:rsidP="002A4124">
      <w:pPr>
        <w:pStyle w:val="Ttulo1"/>
      </w:pPr>
      <w:bookmarkStart w:id="8" w:name="_Toc502065766"/>
      <w:bookmarkStart w:id="9" w:name="_Toc3302164"/>
      <w:r>
        <w:t>I</w:t>
      </w:r>
      <w:bookmarkEnd w:id="8"/>
      <w:r>
        <w:t>NTRODUÇÃO</w:t>
      </w:r>
      <w:bookmarkEnd w:id="9"/>
    </w:p>
    <w:p w14:paraId="3B7B9B9A" w14:textId="5A3D26AC" w:rsidR="00C45111" w:rsidRPr="007E4289" w:rsidRDefault="00C45111" w:rsidP="00AB7444">
      <w:pPr>
        <w:pStyle w:val="PargrafodaLista"/>
        <w:rPr>
          <w:rStyle w:val="Forte"/>
          <w:b w:val="0"/>
          <w:bCs w:val="0"/>
        </w:rPr>
      </w:pPr>
      <w:r w:rsidRPr="00C45111">
        <w:t xml:space="preserve">Este relatório refere-se </w:t>
      </w:r>
      <w:r w:rsidR="008C0EC8">
        <w:t xml:space="preserve">ao Relatório de Desapropriação </w:t>
      </w:r>
      <w:r w:rsidRPr="00C45111">
        <w:t xml:space="preserve">contido na Etapa </w:t>
      </w:r>
      <w:r w:rsidR="00584638">
        <w:t>2</w:t>
      </w:r>
      <w:r w:rsidRPr="00C45111">
        <w:t xml:space="preserve"> do</w:t>
      </w:r>
      <w:r w:rsidR="00584638">
        <w:t xml:space="preserve"> Projeto Básico</w:t>
      </w:r>
      <w:r w:rsidR="00F27883">
        <w:t>.</w:t>
      </w:r>
    </w:p>
    <w:p w14:paraId="100D2436" w14:textId="77777777" w:rsidR="00C45111" w:rsidRPr="007E4289" w:rsidRDefault="00C45111" w:rsidP="007E4289">
      <w:pPr>
        <w:pStyle w:val="PargrafodaLista"/>
        <w:rPr>
          <w:rStyle w:val="Forte"/>
          <w:b w:val="0"/>
          <w:bCs w:val="0"/>
        </w:rPr>
      </w:pPr>
    </w:p>
    <w:p w14:paraId="263D5002" w14:textId="10DD894C" w:rsidR="00BC4F02" w:rsidRPr="00213874" w:rsidRDefault="008C0EC8" w:rsidP="00F27883">
      <w:pPr>
        <w:pStyle w:val="Ttulo1"/>
      </w:pPr>
      <w:bookmarkStart w:id="10" w:name="_Toc3302165"/>
      <w:r>
        <w:t>D</w:t>
      </w:r>
      <w:r w:rsidR="00956110">
        <w:t>ESAPROPRIAÇÃO</w:t>
      </w:r>
      <w:bookmarkEnd w:id="10"/>
    </w:p>
    <w:p w14:paraId="6E225D45" w14:textId="6F462EE2" w:rsidR="003F663E" w:rsidRPr="00290E44" w:rsidRDefault="008C0EC8" w:rsidP="00CA6B61">
      <w:pPr>
        <w:pStyle w:val="PargrafodaLista"/>
      </w:pPr>
      <w:bookmarkStart w:id="11" w:name="_Ref502924173"/>
      <w:r>
        <w:t xml:space="preserve">Todas as unidades das estações de bombeamento de Rio do Pires (EBE01, EBE02 e EBE03) já foram áreas implantadas. A Estação de Tratamento de Esgoto, apesar de não ter sido implementada, já possui sua área devidamente delimitada e </w:t>
      </w:r>
      <w:proofErr w:type="spellStart"/>
      <w:r>
        <w:t>titularizada</w:t>
      </w:r>
      <w:proofErr w:type="spellEnd"/>
      <w:r>
        <w:t xml:space="preserve"> a favor da CODEVASF.</w:t>
      </w:r>
    </w:p>
    <w:bookmarkEnd w:id="11"/>
    <w:p w14:paraId="37611DCC" w14:textId="77777777" w:rsidR="003F663E" w:rsidRDefault="003F663E" w:rsidP="003B3AF5">
      <w:pPr>
        <w:pStyle w:val="AnexoNmero"/>
        <w:numPr>
          <w:ilvl w:val="0"/>
          <w:numId w:val="0"/>
        </w:numPr>
        <w:jc w:val="both"/>
      </w:pPr>
    </w:p>
    <w:sectPr w:rsidR="003F663E" w:rsidSect="001165C0">
      <w:footerReference w:type="default" r:id="rId11"/>
      <w:pgSz w:w="11907" w:h="16840" w:code="9"/>
      <w:pgMar w:top="1418" w:right="1134" w:bottom="1418" w:left="1701" w:header="37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3C4B7" w14:textId="77777777" w:rsidR="00AB6A7C" w:rsidRDefault="00AB6A7C">
      <w:r>
        <w:separator/>
      </w:r>
    </w:p>
  </w:endnote>
  <w:endnote w:type="continuationSeparator" w:id="0">
    <w:p w14:paraId="66362E3C" w14:textId="77777777" w:rsidR="00AB6A7C" w:rsidRDefault="00AB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witzerlandCond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Symbol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29311" w14:textId="77777777" w:rsidR="00F3599F" w:rsidRDefault="00F3599F" w:rsidP="009858C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CD0E1D8" w14:textId="77777777" w:rsidR="00F3599F" w:rsidRDefault="00F3599F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3319028"/>
      <w:docPartObj>
        <w:docPartGallery w:val="Page Numbers (Bottom of Page)"/>
        <w:docPartUnique/>
      </w:docPartObj>
    </w:sdtPr>
    <w:sdtEndPr/>
    <w:sdtContent>
      <w:p w14:paraId="28966DD1" w14:textId="0CAE3205" w:rsidR="00BF77D7" w:rsidRDefault="00BF77D7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3C0EE81" wp14:editId="0BBBAC81">
                  <wp:simplePos x="0" y="0"/>
                  <wp:positionH relativeFrom="column">
                    <wp:posOffset>-712382</wp:posOffset>
                  </wp:positionH>
                  <wp:positionV relativeFrom="paragraph">
                    <wp:posOffset>-2849525</wp:posOffset>
                  </wp:positionV>
                  <wp:extent cx="342900" cy="1714500"/>
                  <wp:effectExtent l="0" t="0" r="0" b="0"/>
                  <wp:wrapNone/>
                  <wp:docPr id="6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79DA0D" w14:textId="40D2C8DA" w:rsidR="00BF77D7" w:rsidRDefault="00BF77D7" w:rsidP="00BF77D7">
                              <w:pPr>
                                <w:rPr>
                                  <w:sz w:val="12"/>
                                </w:rPr>
                              </w:pPr>
                              <w:r w:rsidRPr="003029A1">
                                <w:rPr>
                                  <w:sz w:val="12"/>
                                </w:rPr>
                                <w:t>ESG009-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RPR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 w:rsidR="00FF221A">
                                <w:rPr>
                                  <w:sz w:val="12"/>
                                </w:rPr>
                                <w:t>DSP</w:t>
                              </w:r>
                              <w:r w:rsidRPr="003029A1">
                                <w:rPr>
                                  <w:sz w:val="12"/>
                                </w:rPr>
                                <w:t>-V</w:t>
                              </w:r>
                              <w:r w:rsidR="00FF221A">
                                <w:rPr>
                                  <w:sz w:val="12"/>
                                </w:rPr>
                                <w:t>11</w:t>
                              </w:r>
                              <w:r w:rsidRPr="003029A1">
                                <w:rPr>
                                  <w:sz w:val="12"/>
                                </w:rPr>
                                <w:t>-R0</w:t>
                              </w:r>
                              <w:r>
                                <w:rPr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3C0EE81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6" type="#_x0000_t202" style="position:absolute;left:0;text-align:left;margin-left:-56.1pt;margin-top:-224.35pt;width:27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" stroked="f">
                  <v:textbox style="layout-flow:vertical;mso-layout-flow-alt:bottom-to-top">
                    <w:txbxContent>
                      <w:p w14:paraId="7979DA0D" w14:textId="40D2C8DA" w:rsidR="00BF77D7" w:rsidRDefault="00BF77D7" w:rsidP="00BF77D7">
                        <w:pPr>
                          <w:rPr>
                            <w:sz w:val="12"/>
                          </w:rPr>
                        </w:pPr>
                        <w:r w:rsidRPr="003029A1">
                          <w:rPr>
                            <w:sz w:val="12"/>
                          </w:rPr>
                          <w:t>ESG009-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RPR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 w:rsidR="00FF221A">
                          <w:rPr>
                            <w:sz w:val="12"/>
                          </w:rPr>
                          <w:t>DSP</w:t>
                        </w:r>
                        <w:r w:rsidRPr="003029A1">
                          <w:rPr>
                            <w:sz w:val="12"/>
                          </w:rPr>
                          <w:t>-V</w:t>
                        </w:r>
                        <w:r w:rsidR="00FF221A">
                          <w:rPr>
                            <w:sz w:val="12"/>
                          </w:rPr>
                          <w:t>11</w:t>
                        </w:r>
                        <w:r w:rsidRPr="003029A1">
                          <w:rPr>
                            <w:sz w:val="12"/>
                          </w:rPr>
                          <w:t>-R0</w:t>
                        </w:r>
                        <w:r>
                          <w:rPr>
                            <w:sz w:val="12"/>
                          </w:rPr>
                          <w:t>0</w:t>
                        </w:r>
                      </w:p>
                    </w:txbxContent>
                  </v:textbox>
                </v:shape>
              </w:pict>
            </mc:Fallback>
          </mc:AlternateContent>
        </w:r>
      </w:p>
    </w:sdtContent>
  </w:sdt>
  <w:p w14:paraId="73DDDEEF" w14:textId="77777777" w:rsidR="00F3599F" w:rsidRDefault="00F3599F" w:rsidP="007F320E">
    <w:pPr>
      <w:ind w:left="-1134" w:right="360"/>
      <w:jc w:val="left"/>
      <w:rPr>
        <w:rFonts w:ascii="SwitzerlandCondLight" w:hAnsi="SwitzerlandCondLight"/>
        <w:sz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5678675"/>
      <w:docPartObj>
        <w:docPartGallery w:val="Page Numbers (Bottom of Page)"/>
        <w:docPartUnique/>
      </w:docPartObj>
    </w:sdtPr>
    <w:sdtEndPr/>
    <w:sdtContent>
      <w:p w14:paraId="17882969" w14:textId="77777777" w:rsidR="00BF77D7" w:rsidRDefault="00BF77D7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2E3F7A9" wp14:editId="3EA0E0BE">
                  <wp:simplePos x="0" y="0"/>
                  <wp:positionH relativeFrom="column">
                    <wp:posOffset>-712382</wp:posOffset>
                  </wp:positionH>
                  <wp:positionV relativeFrom="paragraph">
                    <wp:posOffset>-2849525</wp:posOffset>
                  </wp:positionV>
                  <wp:extent cx="342900" cy="1714500"/>
                  <wp:effectExtent l="0" t="0" r="0" b="0"/>
                  <wp:wrapNone/>
                  <wp:docPr id="3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23A11" w14:textId="4D37AF9F" w:rsidR="00BF77D7" w:rsidRDefault="00BF77D7" w:rsidP="00BF77D7">
                              <w:pPr>
                                <w:rPr>
                                  <w:sz w:val="12"/>
                                </w:rPr>
                              </w:pPr>
                              <w:r w:rsidRPr="003029A1">
                                <w:rPr>
                                  <w:sz w:val="12"/>
                                </w:rPr>
                                <w:t>ESG009-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RPR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 w:rsidR="00FF221A">
                                <w:rPr>
                                  <w:sz w:val="12"/>
                                </w:rPr>
                                <w:t>DSP</w:t>
                              </w:r>
                              <w:r w:rsidRPr="003029A1">
                                <w:rPr>
                                  <w:sz w:val="12"/>
                                </w:rPr>
                                <w:t>-V</w:t>
                              </w:r>
                              <w:r w:rsidR="00FF221A">
                                <w:rPr>
                                  <w:sz w:val="12"/>
                                </w:rPr>
                                <w:t>11</w:t>
                              </w:r>
                              <w:r w:rsidRPr="003029A1">
                                <w:rPr>
                                  <w:sz w:val="12"/>
                                </w:rPr>
                                <w:t>-R0</w:t>
                              </w:r>
                              <w:r>
                                <w:rPr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2E3F7A9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56.1pt;margin-top:-224.35pt;width:27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" stroked="f">
                  <v:textbox style="layout-flow:vertical;mso-layout-flow-alt:bottom-to-top">
                    <w:txbxContent>
                      <w:p w14:paraId="09823A11" w14:textId="4D37AF9F" w:rsidR="00BF77D7" w:rsidRDefault="00BF77D7" w:rsidP="00BF77D7">
                        <w:pPr>
                          <w:rPr>
                            <w:sz w:val="12"/>
                          </w:rPr>
                        </w:pPr>
                        <w:r w:rsidRPr="003029A1">
                          <w:rPr>
                            <w:sz w:val="12"/>
                          </w:rPr>
                          <w:t>ESG009-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RPR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 w:rsidR="00FF221A">
                          <w:rPr>
                            <w:sz w:val="12"/>
                          </w:rPr>
                          <w:t>DSP</w:t>
                        </w:r>
                        <w:r w:rsidRPr="003029A1">
                          <w:rPr>
                            <w:sz w:val="12"/>
                          </w:rPr>
                          <w:t>-V</w:t>
                        </w:r>
                        <w:r w:rsidR="00FF221A">
                          <w:rPr>
                            <w:sz w:val="12"/>
                          </w:rPr>
                          <w:t>11</w:t>
                        </w:r>
                        <w:r w:rsidRPr="003029A1">
                          <w:rPr>
                            <w:sz w:val="12"/>
                          </w:rPr>
                          <w:t>-R0</w:t>
                        </w:r>
                        <w:r>
                          <w:rPr>
                            <w:sz w:val="12"/>
                          </w:rPr>
                          <w:t>0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A94C60" w14:textId="77777777" w:rsidR="00BF77D7" w:rsidRDefault="00BF77D7" w:rsidP="007F320E">
    <w:pPr>
      <w:ind w:left="-1134" w:right="360"/>
      <w:jc w:val="left"/>
      <w:rPr>
        <w:rFonts w:ascii="SwitzerlandCondLight" w:hAnsi="SwitzerlandCondLight"/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DFA79" w14:textId="77777777" w:rsidR="00AB6A7C" w:rsidRDefault="00AB6A7C">
      <w:r>
        <w:separator/>
      </w:r>
    </w:p>
  </w:footnote>
  <w:footnote w:type="continuationSeparator" w:id="0">
    <w:p w14:paraId="3701EF9D" w14:textId="77777777" w:rsidR="00AB6A7C" w:rsidRDefault="00AB6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25E25" w14:textId="77777777" w:rsidR="00F3599F" w:rsidRPr="008E0C4B" w:rsidRDefault="00F3599F" w:rsidP="008E0C4B">
    <w:pPr>
      <w:pBdr>
        <w:bottom w:val="single" w:sz="24" w:space="1" w:color="auto"/>
      </w:pBdr>
      <w:spacing w:after="0"/>
      <w:ind w:right="-143"/>
      <w:jc w:val="center"/>
      <w:rPr>
        <w:b/>
        <w:noProof/>
        <w:sz w:val="16"/>
        <w:szCs w:val="16"/>
      </w:rPr>
    </w:pPr>
    <w:r>
      <w:rPr>
        <w:noProof/>
      </w:rPr>
      <w:drawing>
        <wp:inline distT="0" distB="0" distL="0" distR="0" wp14:anchorId="0344ED12" wp14:editId="06477055">
          <wp:extent cx="1743710" cy="351155"/>
          <wp:effectExtent l="0" t="0" r="0" b="0"/>
          <wp:docPr id="1" name="Imagem 1" descr="CODEVAS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DEVAS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Pr="004973E2">
      <w:rPr>
        <w:b/>
        <w:color w:val="0070C0"/>
        <w:sz w:val="16"/>
        <w:szCs w:val="16"/>
      </w:rPr>
      <w:t>FESTI &amp; FESTI CONSULTORIA E PLANEJAMENTO LTDA. EPP</w:t>
    </w:r>
    <w:r>
      <w:rPr>
        <w:b/>
        <w:noProof/>
        <w:sz w:val="16"/>
        <w:szCs w:val="16"/>
      </w:rPr>
      <w:drawing>
        <wp:inline distT="0" distB="0" distL="0" distR="0" wp14:anchorId="7DAD2779" wp14:editId="76D03F6F">
          <wp:extent cx="531495" cy="457200"/>
          <wp:effectExtent l="0" t="0" r="0" b="0"/>
          <wp:docPr id="2" name="Imagem 2" descr="Logotipo - Festi e F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 - Festi e Fes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DA7"/>
    <w:multiLevelType w:val="hybridMultilevel"/>
    <w:tmpl w:val="780CCC4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C3313"/>
    <w:multiLevelType w:val="hybridMultilevel"/>
    <w:tmpl w:val="44527E7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BB2E55"/>
    <w:multiLevelType w:val="hybridMultilevel"/>
    <w:tmpl w:val="3A02CA0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C4864"/>
    <w:multiLevelType w:val="hybridMultilevel"/>
    <w:tmpl w:val="B3A8BA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F173A6"/>
    <w:multiLevelType w:val="hybridMultilevel"/>
    <w:tmpl w:val="08A89532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652BEA"/>
    <w:multiLevelType w:val="hybridMultilevel"/>
    <w:tmpl w:val="45FE8E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AF2275"/>
    <w:multiLevelType w:val="hybridMultilevel"/>
    <w:tmpl w:val="F828CEDA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243A7"/>
    <w:multiLevelType w:val="hybridMultilevel"/>
    <w:tmpl w:val="617A1BD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187441"/>
    <w:multiLevelType w:val="hybridMultilevel"/>
    <w:tmpl w:val="5100049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06192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24C306AE"/>
    <w:multiLevelType w:val="hybridMultilevel"/>
    <w:tmpl w:val="DE76DE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294EC8"/>
    <w:multiLevelType w:val="hybridMultilevel"/>
    <w:tmpl w:val="17BCCB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1370CC"/>
    <w:multiLevelType w:val="hybridMultilevel"/>
    <w:tmpl w:val="1534E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F0627"/>
    <w:multiLevelType w:val="hybridMultilevel"/>
    <w:tmpl w:val="69927EBA"/>
    <w:lvl w:ilvl="0" w:tplc="279C00F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939CB"/>
    <w:multiLevelType w:val="hybridMultilevel"/>
    <w:tmpl w:val="A7B8C2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D4FF6"/>
    <w:multiLevelType w:val="hybridMultilevel"/>
    <w:tmpl w:val="49F6E760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81142"/>
    <w:multiLevelType w:val="hybridMultilevel"/>
    <w:tmpl w:val="677675F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E53E5B"/>
    <w:multiLevelType w:val="hybridMultilevel"/>
    <w:tmpl w:val="DA08FFA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8472C4"/>
    <w:multiLevelType w:val="hybridMultilevel"/>
    <w:tmpl w:val="54DAB5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F40AEA"/>
    <w:multiLevelType w:val="multilevel"/>
    <w:tmpl w:val="0F2A141E"/>
    <w:lvl w:ilvl="0">
      <w:start w:val="1"/>
      <w:numFmt w:val="decimal"/>
      <w:pStyle w:val="Ttulo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576" w:hanging="2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3414" w:hanging="2847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4DA34B3"/>
    <w:multiLevelType w:val="hybridMultilevel"/>
    <w:tmpl w:val="FF98F7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87496"/>
    <w:multiLevelType w:val="multilevel"/>
    <w:tmpl w:val="DAAEC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AD3581B"/>
    <w:multiLevelType w:val="hybridMultilevel"/>
    <w:tmpl w:val="9776054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595803"/>
    <w:multiLevelType w:val="hybridMultilevel"/>
    <w:tmpl w:val="0C5EEF40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B">
      <w:start w:val="1"/>
      <w:numFmt w:val="lowerRoman"/>
      <w:lvlText w:val="%2."/>
      <w:lvlJc w:val="righ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D574F0"/>
    <w:multiLevelType w:val="hybridMultilevel"/>
    <w:tmpl w:val="865C0C4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2E33D1"/>
    <w:multiLevelType w:val="hybridMultilevel"/>
    <w:tmpl w:val="14346CE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DCB2AB2"/>
    <w:multiLevelType w:val="hybridMultilevel"/>
    <w:tmpl w:val="6784B3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4369B0"/>
    <w:multiLevelType w:val="hybridMultilevel"/>
    <w:tmpl w:val="769808B0"/>
    <w:lvl w:ilvl="0" w:tplc="8174CFDA">
      <w:start w:val="2"/>
      <w:numFmt w:val="decimal"/>
      <w:lvlText w:val="%1"/>
      <w:lvlJc w:val="left"/>
      <w:pPr>
        <w:tabs>
          <w:tab w:val="num" w:pos="600"/>
        </w:tabs>
        <w:ind w:left="60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923103"/>
    <w:multiLevelType w:val="hybridMultilevel"/>
    <w:tmpl w:val="E6222D4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2205DC5"/>
    <w:multiLevelType w:val="hybridMultilevel"/>
    <w:tmpl w:val="17207552"/>
    <w:lvl w:ilvl="0" w:tplc="62909612">
      <w:start w:val="1"/>
      <w:numFmt w:val="decimal"/>
      <w:pStyle w:val="TabelaN"/>
      <w:lvlText w:val="Tabela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14AE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43F4009"/>
    <w:multiLevelType w:val="hybridMultilevel"/>
    <w:tmpl w:val="D4A4243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61F2D11"/>
    <w:multiLevelType w:val="hybridMultilevel"/>
    <w:tmpl w:val="4DD67EE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6DD24A1"/>
    <w:multiLevelType w:val="hybridMultilevel"/>
    <w:tmpl w:val="D58AB62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9B247EE"/>
    <w:multiLevelType w:val="hybridMultilevel"/>
    <w:tmpl w:val="9580D6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950E0"/>
    <w:multiLevelType w:val="hybridMultilevel"/>
    <w:tmpl w:val="E8AA60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6CB43CF"/>
    <w:multiLevelType w:val="hybridMultilevel"/>
    <w:tmpl w:val="4B1E316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75912AC"/>
    <w:multiLevelType w:val="hybridMultilevel"/>
    <w:tmpl w:val="0538A322"/>
    <w:lvl w:ilvl="0" w:tplc="04160015">
      <w:start w:val="1"/>
      <w:numFmt w:val="upperLetter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88344A7"/>
    <w:multiLevelType w:val="multilevel"/>
    <w:tmpl w:val="C6BE0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B03B38"/>
    <w:multiLevelType w:val="hybridMultilevel"/>
    <w:tmpl w:val="BC4A07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5B146B"/>
    <w:multiLevelType w:val="hybridMultilevel"/>
    <w:tmpl w:val="179E650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0D4701"/>
    <w:multiLevelType w:val="hybridMultilevel"/>
    <w:tmpl w:val="489E51F0"/>
    <w:lvl w:ilvl="0" w:tplc="E8A6ABEE">
      <w:start w:val="1"/>
      <w:numFmt w:val="lowerLetter"/>
      <w:lvlText w:val="%1)"/>
      <w:lvlJc w:val="left"/>
      <w:pPr>
        <w:ind w:left="1489" w:hanging="7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E6D16C0"/>
    <w:multiLevelType w:val="hybridMultilevel"/>
    <w:tmpl w:val="E7ECE8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37AA4"/>
    <w:multiLevelType w:val="hybridMultilevel"/>
    <w:tmpl w:val="FCF4EA38"/>
    <w:lvl w:ilvl="0" w:tplc="59D4AD22">
      <w:start w:val="1"/>
      <w:numFmt w:val="upperRoman"/>
      <w:pStyle w:val="AnexoNmero"/>
      <w:suff w:val="space"/>
      <w:lvlText w:val="ANEXO %1"/>
      <w:lvlJc w:val="center"/>
      <w:pPr>
        <w:ind w:left="0" w:firstLine="0"/>
      </w:pPr>
      <w:rPr>
        <w:rFonts w:ascii="Arial" w:hAnsi="Arial" w:hint="default"/>
        <w:sz w:val="32"/>
      </w:rPr>
    </w:lvl>
    <w:lvl w:ilvl="1" w:tplc="04160019">
      <w:start w:val="1"/>
      <w:numFmt w:val="lowerLetter"/>
      <w:lvlText w:val="%2."/>
      <w:lvlJc w:val="left"/>
      <w:pPr>
        <w:ind w:left="6403" w:hanging="360"/>
      </w:pPr>
    </w:lvl>
    <w:lvl w:ilvl="2" w:tplc="0416001B" w:tentative="1">
      <w:start w:val="1"/>
      <w:numFmt w:val="lowerRoman"/>
      <w:lvlText w:val="%3."/>
      <w:lvlJc w:val="right"/>
      <w:pPr>
        <w:ind w:left="7123" w:hanging="180"/>
      </w:pPr>
    </w:lvl>
    <w:lvl w:ilvl="3" w:tplc="0416000F" w:tentative="1">
      <w:start w:val="1"/>
      <w:numFmt w:val="decimal"/>
      <w:lvlText w:val="%4."/>
      <w:lvlJc w:val="left"/>
      <w:pPr>
        <w:ind w:left="7843" w:hanging="360"/>
      </w:pPr>
    </w:lvl>
    <w:lvl w:ilvl="4" w:tplc="04160019" w:tentative="1">
      <w:start w:val="1"/>
      <w:numFmt w:val="lowerLetter"/>
      <w:lvlText w:val="%5."/>
      <w:lvlJc w:val="left"/>
      <w:pPr>
        <w:ind w:left="8563" w:hanging="360"/>
      </w:pPr>
    </w:lvl>
    <w:lvl w:ilvl="5" w:tplc="0416001B" w:tentative="1">
      <w:start w:val="1"/>
      <w:numFmt w:val="lowerRoman"/>
      <w:lvlText w:val="%6."/>
      <w:lvlJc w:val="right"/>
      <w:pPr>
        <w:ind w:left="9283" w:hanging="180"/>
      </w:pPr>
    </w:lvl>
    <w:lvl w:ilvl="6" w:tplc="0416000F" w:tentative="1">
      <w:start w:val="1"/>
      <w:numFmt w:val="decimal"/>
      <w:lvlText w:val="%7."/>
      <w:lvlJc w:val="left"/>
      <w:pPr>
        <w:ind w:left="10003" w:hanging="360"/>
      </w:pPr>
    </w:lvl>
    <w:lvl w:ilvl="7" w:tplc="04160019" w:tentative="1">
      <w:start w:val="1"/>
      <w:numFmt w:val="lowerLetter"/>
      <w:lvlText w:val="%8."/>
      <w:lvlJc w:val="left"/>
      <w:pPr>
        <w:ind w:left="10723" w:hanging="360"/>
      </w:pPr>
    </w:lvl>
    <w:lvl w:ilvl="8" w:tplc="0416001B" w:tentative="1">
      <w:start w:val="1"/>
      <w:numFmt w:val="lowerRoman"/>
      <w:lvlText w:val="%9."/>
      <w:lvlJc w:val="right"/>
      <w:pPr>
        <w:ind w:left="11443" w:hanging="180"/>
      </w:pPr>
    </w:lvl>
  </w:abstractNum>
  <w:abstractNum w:abstractNumId="44" w15:restartNumberingAfterBreak="0">
    <w:nsid w:val="71E65962"/>
    <w:multiLevelType w:val="hybridMultilevel"/>
    <w:tmpl w:val="20FA765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2707E1A"/>
    <w:multiLevelType w:val="hybridMultilevel"/>
    <w:tmpl w:val="EFAC53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300066C"/>
    <w:multiLevelType w:val="hybridMultilevel"/>
    <w:tmpl w:val="F7E0FBC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3817791"/>
    <w:multiLevelType w:val="hybridMultilevel"/>
    <w:tmpl w:val="AE8016A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70E1E3F"/>
    <w:multiLevelType w:val="hybridMultilevel"/>
    <w:tmpl w:val="FF96C59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799065C"/>
    <w:multiLevelType w:val="hybridMultilevel"/>
    <w:tmpl w:val="B700242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999284A"/>
    <w:multiLevelType w:val="hybridMultilevel"/>
    <w:tmpl w:val="A6E0865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7BCC029E"/>
    <w:multiLevelType w:val="hybridMultilevel"/>
    <w:tmpl w:val="379CA8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CC612B6"/>
    <w:multiLevelType w:val="hybridMultilevel"/>
    <w:tmpl w:val="03B21E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1D183F"/>
    <w:multiLevelType w:val="hybridMultilevel"/>
    <w:tmpl w:val="B2364710"/>
    <w:lvl w:ilvl="0" w:tplc="8F8EE858">
      <w:start w:val="1"/>
      <w:numFmt w:val="decimal"/>
      <w:pStyle w:val="Figura"/>
      <w:lvlText w:val="Figura 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7D894CC6"/>
    <w:multiLevelType w:val="hybridMultilevel"/>
    <w:tmpl w:val="F7A6460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EDB59C9"/>
    <w:multiLevelType w:val="hybridMultilevel"/>
    <w:tmpl w:val="21DA151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F09519B"/>
    <w:multiLevelType w:val="hybridMultilevel"/>
    <w:tmpl w:val="BCA0D4C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7FE8364C"/>
    <w:multiLevelType w:val="multilevel"/>
    <w:tmpl w:val="0418550E"/>
    <w:lvl w:ilvl="0">
      <w:start w:val="1"/>
      <w:numFmt w:val="upperLetter"/>
      <w:pStyle w:val="trao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olor w:val="000080"/>
        <w:u w:val="none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7"/>
  </w:num>
  <w:num w:numId="2">
    <w:abstractNumId w:val="19"/>
  </w:num>
  <w:num w:numId="3">
    <w:abstractNumId w:val="14"/>
  </w:num>
  <w:num w:numId="4">
    <w:abstractNumId w:val="51"/>
  </w:num>
  <w:num w:numId="5">
    <w:abstractNumId w:val="53"/>
  </w:num>
  <w:num w:numId="6">
    <w:abstractNumId w:val="29"/>
  </w:num>
  <w:num w:numId="7">
    <w:abstractNumId w:val="36"/>
  </w:num>
  <w:num w:numId="8">
    <w:abstractNumId w:val="33"/>
  </w:num>
  <w:num w:numId="9">
    <w:abstractNumId w:val="10"/>
  </w:num>
  <w:num w:numId="10">
    <w:abstractNumId w:val="41"/>
  </w:num>
  <w:num w:numId="11">
    <w:abstractNumId w:val="18"/>
  </w:num>
  <w:num w:numId="12">
    <w:abstractNumId w:val="24"/>
  </w:num>
  <w:num w:numId="13">
    <w:abstractNumId w:val="31"/>
  </w:num>
  <w:num w:numId="14">
    <w:abstractNumId w:val="37"/>
  </w:num>
  <w:num w:numId="15">
    <w:abstractNumId w:val="25"/>
  </w:num>
  <w:num w:numId="16">
    <w:abstractNumId w:val="22"/>
  </w:num>
  <w:num w:numId="17">
    <w:abstractNumId w:val="26"/>
  </w:num>
  <w:num w:numId="18">
    <w:abstractNumId w:val="52"/>
  </w:num>
  <w:num w:numId="19">
    <w:abstractNumId w:val="11"/>
  </w:num>
  <w:num w:numId="20">
    <w:abstractNumId w:val="8"/>
  </w:num>
  <w:num w:numId="21">
    <w:abstractNumId w:val="48"/>
  </w:num>
  <w:num w:numId="22">
    <w:abstractNumId w:val="23"/>
  </w:num>
  <w:num w:numId="23">
    <w:abstractNumId w:val="54"/>
  </w:num>
  <w:num w:numId="24">
    <w:abstractNumId w:val="35"/>
  </w:num>
  <w:num w:numId="25">
    <w:abstractNumId w:val="17"/>
  </w:num>
  <w:num w:numId="26">
    <w:abstractNumId w:val="55"/>
  </w:num>
  <w:num w:numId="27">
    <w:abstractNumId w:val="46"/>
  </w:num>
  <w:num w:numId="28">
    <w:abstractNumId w:val="2"/>
  </w:num>
  <w:num w:numId="29">
    <w:abstractNumId w:val="4"/>
  </w:num>
  <w:num w:numId="30">
    <w:abstractNumId w:val="43"/>
  </w:num>
  <w:num w:numId="31">
    <w:abstractNumId w:val="38"/>
  </w:num>
  <w:num w:numId="32">
    <w:abstractNumId w:val="39"/>
  </w:num>
  <w:num w:numId="33">
    <w:abstractNumId w:val="3"/>
  </w:num>
  <w:num w:numId="34">
    <w:abstractNumId w:val="7"/>
  </w:num>
  <w:num w:numId="35">
    <w:abstractNumId w:val="32"/>
  </w:num>
  <w:num w:numId="36">
    <w:abstractNumId w:val="28"/>
  </w:num>
  <w:num w:numId="37">
    <w:abstractNumId w:val="50"/>
  </w:num>
  <w:num w:numId="38">
    <w:abstractNumId w:val="56"/>
  </w:num>
  <w:num w:numId="39">
    <w:abstractNumId w:val="5"/>
  </w:num>
  <w:num w:numId="40">
    <w:abstractNumId w:val="40"/>
  </w:num>
  <w:num w:numId="41">
    <w:abstractNumId w:val="49"/>
  </w:num>
  <w:num w:numId="42">
    <w:abstractNumId w:val="20"/>
  </w:num>
  <w:num w:numId="43">
    <w:abstractNumId w:val="42"/>
  </w:num>
  <w:num w:numId="44">
    <w:abstractNumId w:val="0"/>
  </w:num>
  <w:num w:numId="45">
    <w:abstractNumId w:val="16"/>
  </w:num>
  <w:num w:numId="46">
    <w:abstractNumId w:val="30"/>
  </w:num>
  <w:num w:numId="47">
    <w:abstractNumId w:val="9"/>
  </w:num>
  <w:num w:numId="48">
    <w:abstractNumId w:val="15"/>
  </w:num>
  <w:num w:numId="49">
    <w:abstractNumId w:val="44"/>
  </w:num>
  <w:num w:numId="50">
    <w:abstractNumId w:val="6"/>
  </w:num>
  <w:num w:numId="51">
    <w:abstractNumId w:val="34"/>
  </w:num>
  <w:num w:numId="52">
    <w:abstractNumId w:val="45"/>
  </w:num>
  <w:num w:numId="53">
    <w:abstractNumId w:val="12"/>
  </w:num>
  <w:num w:numId="54">
    <w:abstractNumId w:val="47"/>
  </w:num>
  <w:num w:numId="55">
    <w:abstractNumId w:val="43"/>
    <w:lvlOverride w:ilvl="0">
      <w:startOverride w:val="1"/>
    </w:lvlOverride>
  </w:num>
  <w:num w:numId="56">
    <w:abstractNumId w:val="43"/>
    <w:lvlOverride w:ilvl="0">
      <w:startOverride w:val="1"/>
    </w:lvlOverride>
  </w:num>
  <w:num w:numId="57">
    <w:abstractNumId w:val="21"/>
  </w:num>
  <w:num w:numId="58">
    <w:abstractNumId w:val="27"/>
  </w:num>
  <w:num w:numId="59">
    <w:abstractNumId w:val="13"/>
  </w:num>
  <w:num w:numId="60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pt-BR" w:vendorID="1" w:dllVersion="513" w:checkStyle="1"/>
  <w:activeWritingStyle w:appName="MSWord" w:lang="es-ES_tradnl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83"/>
    <w:rsid w:val="0000031E"/>
    <w:rsid w:val="00003C14"/>
    <w:rsid w:val="000045BE"/>
    <w:rsid w:val="00005CEA"/>
    <w:rsid w:val="00006494"/>
    <w:rsid w:val="00006A8B"/>
    <w:rsid w:val="00007245"/>
    <w:rsid w:val="00007D45"/>
    <w:rsid w:val="000103F0"/>
    <w:rsid w:val="000104AC"/>
    <w:rsid w:val="00011A82"/>
    <w:rsid w:val="00014B75"/>
    <w:rsid w:val="00016085"/>
    <w:rsid w:val="00017D0D"/>
    <w:rsid w:val="00020A04"/>
    <w:rsid w:val="000215A9"/>
    <w:rsid w:val="00022FCE"/>
    <w:rsid w:val="00023AFD"/>
    <w:rsid w:val="000241E9"/>
    <w:rsid w:val="00025F7A"/>
    <w:rsid w:val="00027885"/>
    <w:rsid w:val="00031B4F"/>
    <w:rsid w:val="00032CD3"/>
    <w:rsid w:val="000358B7"/>
    <w:rsid w:val="00035F4F"/>
    <w:rsid w:val="00036066"/>
    <w:rsid w:val="000370E9"/>
    <w:rsid w:val="00041D36"/>
    <w:rsid w:val="000435AB"/>
    <w:rsid w:val="000437CB"/>
    <w:rsid w:val="000445BA"/>
    <w:rsid w:val="00044DE0"/>
    <w:rsid w:val="00044FAF"/>
    <w:rsid w:val="000469B3"/>
    <w:rsid w:val="00046D7D"/>
    <w:rsid w:val="00046F4D"/>
    <w:rsid w:val="00047146"/>
    <w:rsid w:val="00051D38"/>
    <w:rsid w:val="000541CD"/>
    <w:rsid w:val="00056F4D"/>
    <w:rsid w:val="00057210"/>
    <w:rsid w:val="00057988"/>
    <w:rsid w:val="00060881"/>
    <w:rsid w:val="00060D72"/>
    <w:rsid w:val="0006100A"/>
    <w:rsid w:val="000637ED"/>
    <w:rsid w:val="000668B7"/>
    <w:rsid w:val="00066C9D"/>
    <w:rsid w:val="00066FEA"/>
    <w:rsid w:val="000677A2"/>
    <w:rsid w:val="00067813"/>
    <w:rsid w:val="00075482"/>
    <w:rsid w:val="000755CF"/>
    <w:rsid w:val="00077B8D"/>
    <w:rsid w:val="00082150"/>
    <w:rsid w:val="000862FF"/>
    <w:rsid w:val="000876F5"/>
    <w:rsid w:val="0008771B"/>
    <w:rsid w:val="000902D4"/>
    <w:rsid w:val="00092EF7"/>
    <w:rsid w:val="00094EF0"/>
    <w:rsid w:val="000A04CE"/>
    <w:rsid w:val="000A13DD"/>
    <w:rsid w:val="000A270B"/>
    <w:rsid w:val="000A29A6"/>
    <w:rsid w:val="000A32BE"/>
    <w:rsid w:val="000A4585"/>
    <w:rsid w:val="000A5CAE"/>
    <w:rsid w:val="000A6C2D"/>
    <w:rsid w:val="000B2A22"/>
    <w:rsid w:val="000B42CE"/>
    <w:rsid w:val="000B5AED"/>
    <w:rsid w:val="000C1145"/>
    <w:rsid w:val="000C1806"/>
    <w:rsid w:val="000C22D0"/>
    <w:rsid w:val="000C2EBE"/>
    <w:rsid w:val="000C3943"/>
    <w:rsid w:val="000C4EF1"/>
    <w:rsid w:val="000C5600"/>
    <w:rsid w:val="000C6095"/>
    <w:rsid w:val="000C6888"/>
    <w:rsid w:val="000C732E"/>
    <w:rsid w:val="000C7BF9"/>
    <w:rsid w:val="000C7FEB"/>
    <w:rsid w:val="000D03B2"/>
    <w:rsid w:val="000D1105"/>
    <w:rsid w:val="000D23C3"/>
    <w:rsid w:val="000D30C1"/>
    <w:rsid w:val="000D3BC5"/>
    <w:rsid w:val="000D3E7B"/>
    <w:rsid w:val="000D7610"/>
    <w:rsid w:val="000E03BF"/>
    <w:rsid w:val="000E089A"/>
    <w:rsid w:val="000E1A57"/>
    <w:rsid w:val="000E2DA3"/>
    <w:rsid w:val="000E3CE7"/>
    <w:rsid w:val="000E643C"/>
    <w:rsid w:val="000E70FC"/>
    <w:rsid w:val="000F0326"/>
    <w:rsid w:val="000F43EF"/>
    <w:rsid w:val="000F588B"/>
    <w:rsid w:val="000F5EAC"/>
    <w:rsid w:val="000F61DB"/>
    <w:rsid w:val="000F7785"/>
    <w:rsid w:val="0010150D"/>
    <w:rsid w:val="001015A6"/>
    <w:rsid w:val="001025A9"/>
    <w:rsid w:val="00105A52"/>
    <w:rsid w:val="00106465"/>
    <w:rsid w:val="00111890"/>
    <w:rsid w:val="00115C9E"/>
    <w:rsid w:val="00115D88"/>
    <w:rsid w:val="00115E3A"/>
    <w:rsid w:val="001165C0"/>
    <w:rsid w:val="00117CEA"/>
    <w:rsid w:val="0012084B"/>
    <w:rsid w:val="00121050"/>
    <w:rsid w:val="0012311D"/>
    <w:rsid w:val="001242A5"/>
    <w:rsid w:val="001249DE"/>
    <w:rsid w:val="00124AAA"/>
    <w:rsid w:val="00124F8D"/>
    <w:rsid w:val="001272E5"/>
    <w:rsid w:val="00131A5F"/>
    <w:rsid w:val="00131A81"/>
    <w:rsid w:val="0013284B"/>
    <w:rsid w:val="00133C4F"/>
    <w:rsid w:val="0013518D"/>
    <w:rsid w:val="00136157"/>
    <w:rsid w:val="001361CB"/>
    <w:rsid w:val="00136B71"/>
    <w:rsid w:val="0014053A"/>
    <w:rsid w:val="0014548C"/>
    <w:rsid w:val="00147166"/>
    <w:rsid w:val="00147DFF"/>
    <w:rsid w:val="001540D8"/>
    <w:rsid w:val="001548EA"/>
    <w:rsid w:val="0016071F"/>
    <w:rsid w:val="001624C5"/>
    <w:rsid w:val="00162B84"/>
    <w:rsid w:val="001661F4"/>
    <w:rsid w:val="001670E2"/>
    <w:rsid w:val="00167123"/>
    <w:rsid w:val="00170B2F"/>
    <w:rsid w:val="0017277F"/>
    <w:rsid w:val="00172F14"/>
    <w:rsid w:val="00172F9B"/>
    <w:rsid w:val="00172FCB"/>
    <w:rsid w:val="001730E1"/>
    <w:rsid w:val="00173477"/>
    <w:rsid w:val="00177A0E"/>
    <w:rsid w:val="001806F3"/>
    <w:rsid w:val="00180702"/>
    <w:rsid w:val="001839E8"/>
    <w:rsid w:val="00183CF1"/>
    <w:rsid w:val="001847E9"/>
    <w:rsid w:val="00185A49"/>
    <w:rsid w:val="0019149D"/>
    <w:rsid w:val="00195472"/>
    <w:rsid w:val="001A160B"/>
    <w:rsid w:val="001A34BF"/>
    <w:rsid w:val="001B08AD"/>
    <w:rsid w:val="001B0AB4"/>
    <w:rsid w:val="001B11F5"/>
    <w:rsid w:val="001B1E1F"/>
    <w:rsid w:val="001B40F7"/>
    <w:rsid w:val="001B456E"/>
    <w:rsid w:val="001B5810"/>
    <w:rsid w:val="001B6DD4"/>
    <w:rsid w:val="001C3D28"/>
    <w:rsid w:val="001C4B81"/>
    <w:rsid w:val="001C56EB"/>
    <w:rsid w:val="001C5C7A"/>
    <w:rsid w:val="001C6B9D"/>
    <w:rsid w:val="001C7409"/>
    <w:rsid w:val="001C748B"/>
    <w:rsid w:val="001D0F85"/>
    <w:rsid w:val="001D47D6"/>
    <w:rsid w:val="001D51AA"/>
    <w:rsid w:val="001D5D47"/>
    <w:rsid w:val="001D6553"/>
    <w:rsid w:val="001E086A"/>
    <w:rsid w:val="001E11E9"/>
    <w:rsid w:val="001E4BB3"/>
    <w:rsid w:val="001E4E7B"/>
    <w:rsid w:val="001E71F2"/>
    <w:rsid w:val="001F0A22"/>
    <w:rsid w:val="001F0B43"/>
    <w:rsid w:val="001F4D10"/>
    <w:rsid w:val="001F5302"/>
    <w:rsid w:val="001F59B4"/>
    <w:rsid w:val="002044D7"/>
    <w:rsid w:val="00206A07"/>
    <w:rsid w:val="00207A5B"/>
    <w:rsid w:val="00210372"/>
    <w:rsid w:val="00211C9E"/>
    <w:rsid w:val="00212614"/>
    <w:rsid w:val="0021331E"/>
    <w:rsid w:val="002141B7"/>
    <w:rsid w:val="002141E3"/>
    <w:rsid w:val="00216323"/>
    <w:rsid w:val="00216CB6"/>
    <w:rsid w:val="00217A60"/>
    <w:rsid w:val="00220AB9"/>
    <w:rsid w:val="00221032"/>
    <w:rsid w:val="00221F35"/>
    <w:rsid w:val="002229FD"/>
    <w:rsid w:val="0022302E"/>
    <w:rsid w:val="002254AA"/>
    <w:rsid w:val="00225508"/>
    <w:rsid w:val="00227C4D"/>
    <w:rsid w:val="00227DED"/>
    <w:rsid w:val="002319C3"/>
    <w:rsid w:val="00232066"/>
    <w:rsid w:val="00232C80"/>
    <w:rsid w:val="00233BA2"/>
    <w:rsid w:val="00235973"/>
    <w:rsid w:val="00236374"/>
    <w:rsid w:val="00236993"/>
    <w:rsid w:val="002440EA"/>
    <w:rsid w:val="00244DAB"/>
    <w:rsid w:val="00245FAD"/>
    <w:rsid w:val="002465BF"/>
    <w:rsid w:val="00247431"/>
    <w:rsid w:val="00247521"/>
    <w:rsid w:val="00251249"/>
    <w:rsid w:val="0025299C"/>
    <w:rsid w:val="00252BE1"/>
    <w:rsid w:val="00255D8B"/>
    <w:rsid w:val="00256AE2"/>
    <w:rsid w:val="00260ECF"/>
    <w:rsid w:val="002610C3"/>
    <w:rsid w:val="00263CCA"/>
    <w:rsid w:val="00265A9E"/>
    <w:rsid w:val="00266D18"/>
    <w:rsid w:val="00267734"/>
    <w:rsid w:val="002713B7"/>
    <w:rsid w:val="002749A2"/>
    <w:rsid w:val="00274AE6"/>
    <w:rsid w:val="002758C5"/>
    <w:rsid w:val="00275B80"/>
    <w:rsid w:val="0027619E"/>
    <w:rsid w:val="0027674A"/>
    <w:rsid w:val="00276B43"/>
    <w:rsid w:val="002815A9"/>
    <w:rsid w:val="0028205C"/>
    <w:rsid w:val="00283219"/>
    <w:rsid w:val="002835EB"/>
    <w:rsid w:val="0028453C"/>
    <w:rsid w:val="0028538B"/>
    <w:rsid w:val="002868F6"/>
    <w:rsid w:val="002869BC"/>
    <w:rsid w:val="00286F54"/>
    <w:rsid w:val="002872D1"/>
    <w:rsid w:val="00290E44"/>
    <w:rsid w:val="00290E5D"/>
    <w:rsid w:val="002941CF"/>
    <w:rsid w:val="00294663"/>
    <w:rsid w:val="00294BF5"/>
    <w:rsid w:val="00295CA4"/>
    <w:rsid w:val="00297270"/>
    <w:rsid w:val="00297445"/>
    <w:rsid w:val="002A0304"/>
    <w:rsid w:val="002A140B"/>
    <w:rsid w:val="002A1AF7"/>
    <w:rsid w:val="002A3AC4"/>
    <w:rsid w:val="002A4124"/>
    <w:rsid w:val="002B308A"/>
    <w:rsid w:val="002B384F"/>
    <w:rsid w:val="002B72EC"/>
    <w:rsid w:val="002C038C"/>
    <w:rsid w:val="002C1CDC"/>
    <w:rsid w:val="002C28D6"/>
    <w:rsid w:val="002C2D1A"/>
    <w:rsid w:val="002C324C"/>
    <w:rsid w:val="002C3B37"/>
    <w:rsid w:val="002C4CB1"/>
    <w:rsid w:val="002C58E1"/>
    <w:rsid w:val="002D2212"/>
    <w:rsid w:val="002D2D78"/>
    <w:rsid w:val="002D2F19"/>
    <w:rsid w:val="002D2FB0"/>
    <w:rsid w:val="002D601E"/>
    <w:rsid w:val="002D779E"/>
    <w:rsid w:val="002E0A42"/>
    <w:rsid w:val="002E0B25"/>
    <w:rsid w:val="002E1BFB"/>
    <w:rsid w:val="002E6C2D"/>
    <w:rsid w:val="002F03B8"/>
    <w:rsid w:val="002F0634"/>
    <w:rsid w:val="002F2A95"/>
    <w:rsid w:val="002F44C0"/>
    <w:rsid w:val="002F5A84"/>
    <w:rsid w:val="002F5F56"/>
    <w:rsid w:val="002F6332"/>
    <w:rsid w:val="002F713A"/>
    <w:rsid w:val="003015AA"/>
    <w:rsid w:val="0030241D"/>
    <w:rsid w:val="003029A1"/>
    <w:rsid w:val="003043EE"/>
    <w:rsid w:val="00305F84"/>
    <w:rsid w:val="0030624F"/>
    <w:rsid w:val="00306EDC"/>
    <w:rsid w:val="00310892"/>
    <w:rsid w:val="00310BB7"/>
    <w:rsid w:val="00312972"/>
    <w:rsid w:val="00312EA1"/>
    <w:rsid w:val="00314F4C"/>
    <w:rsid w:val="00316549"/>
    <w:rsid w:val="00316C34"/>
    <w:rsid w:val="0032081A"/>
    <w:rsid w:val="00320BFF"/>
    <w:rsid w:val="00321057"/>
    <w:rsid w:val="00322DBE"/>
    <w:rsid w:val="00324331"/>
    <w:rsid w:val="00325053"/>
    <w:rsid w:val="00325117"/>
    <w:rsid w:val="00325FF6"/>
    <w:rsid w:val="00327A80"/>
    <w:rsid w:val="00331149"/>
    <w:rsid w:val="00334431"/>
    <w:rsid w:val="00334745"/>
    <w:rsid w:val="003361C9"/>
    <w:rsid w:val="00337A5E"/>
    <w:rsid w:val="00347C2B"/>
    <w:rsid w:val="00350DD6"/>
    <w:rsid w:val="00353484"/>
    <w:rsid w:val="0035384B"/>
    <w:rsid w:val="003559D6"/>
    <w:rsid w:val="003566F3"/>
    <w:rsid w:val="003576E7"/>
    <w:rsid w:val="003603F0"/>
    <w:rsid w:val="00362829"/>
    <w:rsid w:val="00365781"/>
    <w:rsid w:val="00366A4D"/>
    <w:rsid w:val="00372850"/>
    <w:rsid w:val="003731C8"/>
    <w:rsid w:val="003735E4"/>
    <w:rsid w:val="003736FC"/>
    <w:rsid w:val="00373778"/>
    <w:rsid w:val="003761FA"/>
    <w:rsid w:val="00376709"/>
    <w:rsid w:val="003771F3"/>
    <w:rsid w:val="00380567"/>
    <w:rsid w:val="00383FCC"/>
    <w:rsid w:val="003843E1"/>
    <w:rsid w:val="00384417"/>
    <w:rsid w:val="00384805"/>
    <w:rsid w:val="00386D28"/>
    <w:rsid w:val="00390646"/>
    <w:rsid w:val="00391CD6"/>
    <w:rsid w:val="00392727"/>
    <w:rsid w:val="00393D32"/>
    <w:rsid w:val="00394E24"/>
    <w:rsid w:val="00396716"/>
    <w:rsid w:val="00396EBB"/>
    <w:rsid w:val="003A01D4"/>
    <w:rsid w:val="003A262F"/>
    <w:rsid w:val="003A30DF"/>
    <w:rsid w:val="003A6415"/>
    <w:rsid w:val="003A70FC"/>
    <w:rsid w:val="003B016A"/>
    <w:rsid w:val="003B01E1"/>
    <w:rsid w:val="003B1328"/>
    <w:rsid w:val="003B2F65"/>
    <w:rsid w:val="003B3AF5"/>
    <w:rsid w:val="003B444B"/>
    <w:rsid w:val="003B5622"/>
    <w:rsid w:val="003C0A8B"/>
    <w:rsid w:val="003C2E44"/>
    <w:rsid w:val="003C310E"/>
    <w:rsid w:val="003C4F93"/>
    <w:rsid w:val="003C5228"/>
    <w:rsid w:val="003D1100"/>
    <w:rsid w:val="003D1DD5"/>
    <w:rsid w:val="003D3256"/>
    <w:rsid w:val="003D3ED7"/>
    <w:rsid w:val="003D53AA"/>
    <w:rsid w:val="003D638A"/>
    <w:rsid w:val="003D66C7"/>
    <w:rsid w:val="003E46ED"/>
    <w:rsid w:val="003E4FBF"/>
    <w:rsid w:val="003E7993"/>
    <w:rsid w:val="003F0CAB"/>
    <w:rsid w:val="003F45EE"/>
    <w:rsid w:val="003F47BD"/>
    <w:rsid w:val="003F587F"/>
    <w:rsid w:val="003F5F21"/>
    <w:rsid w:val="003F663E"/>
    <w:rsid w:val="00401244"/>
    <w:rsid w:val="004034D5"/>
    <w:rsid w:val="00404952"/>
    <w:rsid w:val="0040553B"/>
    <w:rsid w:val="0040587D"/>
    <w:rsid w:val="0040670E"/>
    <w:rsid w:val="00406C8A"/>
    <w:rsid w:val="00407550"/>
    <w:rsid w:val="004079FC"/>
    <w:rsid w:val="00414E93"/>
    <w:rsid w:val="004157DE"/>
    <w:rsid w:val="0042139F"/>
    <w:rsid w:val="00421474"/>
    <w:rsid w:val="00421B94"/>
    <w:rsid w:val="00423AE6"/>
    <w:rsid w:val="004249C9"/>
    <w:rsid w:val="00430A85"/>
    <w:rsid w:val="0043182C"/>
    <w:rsid w:val="004334BE"/>
    <w:rsid w:val="004372D9"/>
    <w:rsid w:val="004374E5"/>
    <w:rsid w:val="00442353"/>
    <w:rsid w:val="00442EF3"/>
    <w:rsid w:val="004479AD"/>
    <w:rsid w:val="00451169"/>
    <w:rsid w:val="004517E7"/>
    <w:rsid w:val="00454382"/>
    <w:rsid w:val="00454B02"/>
    <w:rsid w:val="00456B7E"/>
    <w:rsid w:val="00456D4F"/>
    <w:rsid w:val="004617D2"/>
    <w:rsid w:val="00462BED"/>
    <w:rsid w:val="00462FDF"/>
    <w:rsid w:val="00466346"/>
    <w:rsid w:val="004740B6"/>
    <w:rsid w:val="00474207"/>
    <w:rsid w:val="00476901"/>
    <w:rsid w:val="0047699A"/>
    <w:rsid w:val="00480F4A"/>
    <w:rsid w:val="00481F90"/>
    <w:rsid w:val="0048422D"/>
    <w:rsid w:val="00484414"/>
    <w:rsid w:val="00485B4C"/>
    <w:rsid w:val="0049041C"/>
    <w:rsid w:val="00491C9C"/>
    <w:rsid w:val="00493363"/>
    <w:rsid w:val="00493A84"/>
    <w:rsid w:val="0049624C"/>
    <w:rsid w:val="004973E2"/>
    <w:rsid w:val="004A0879"/>
    <w:rsid w:val="004A0FF1"/>
    <w:rsid w:val="004A245E"/>
    <w:rsid w:val="004A2756"/>
    <w:rsid w:val="004A3B3D"/>
    <w:rsid w:val="004A3BCA"/>
    <w:rsid w:val="004A3DD4"/>
    <w:rsid w:val="004A5064"/>
    <w:rsid w:val="004A77C6"/>
    <w:rsid w:val="004B065D"/>
    <w:rsid w:val="004B1979"/>
    <w:rsid w:val="004B274A"/>
    <w:rsid w:val="004B2ED8"/>
    <w:rsid w:val="004B3509"/>
    <w:rsid w:val="004C0C3D"/>
    <w:rsid w:val="004C10DD"/>
    <w:rsid w:val="004C199E"/>
    <w:rsid w:val="004C1CF4"/>
    <w:rsid w:val="004C70BD"/>
    <w:rsid w:val="004C738F"/>
    <w:rsid w:val="004D1196"/>
    <w:rsid w:val="004D193B"/>
    <w:rsid w:val="004D22CE"/>
    <w:rsid w:val="004D2D7A"/>
    <w:rsid w:val="004D487F"/>
    <w:rsid w:val="004D5872"/>
    <w:rsid w:val="004D629B"/>
    <w:rsid w:val="004D6B8C"/>
    <w:rsid w:val="004E12B7"/>
    <w:rsid w:val="004E1403"/>
    <w:rsid w:val="004E24BE"/>
    <w:rsid w:val="004E397C"/>
    <w:rsid w:val="004E595A"/>
    <w:rsid w:val="004E7256"/>
    <w:rsid w:val="004E7E6D"/>
    <w:rsid w:val="004F4376"/>
    <w:rsid w:val="004F57FB"/>
    <w:rsid w:val="004F6D96"/>
    <w:rsid w:val="005004E3"/>
    <w:rsid w:val="0050268E"/>
    <w:rsid w:val="005049A8"/>
    <w:rsid w:val="005063B7"/>
    <w:rsid w:val="00513126"/>
    <w:rsid w:val="005139A1"/>
    <w:rsid w:val="005143DB"/>
    <w:rsid w:val="00514802"/>
    <w:rsid w:val="005154A6"/>
    <w:rsid w:val="005161AA"/>
    <w:rsid w:val="0051631F"/>
    <w:rsid w:val="0051720F"/>
    <w:rsid w:val="0052039E"/>
    <w:rsid w:val="0052048F"/>
    <w:rsid w:val="00521E3C"/>
    <w:rsid w:val="00521E97"/>
    <w:rsid w:val="0052289F"/>
    <w:rsid w:val="00523010"/>
    <w:rsid w:val="00523236"/>
    <w:rsid w:val="00523F15"/>
    <w:rsid w:val="00524CE4"/>
    <w:rsid w:val="00525AF9"/>
    <w:rsid w:val="005261E5"/>
    <w:rsid w:val="005264DC"/>
    <w:rsid w:val="0052701B"/>
    <w:rsid w:val="00527A2A"/>
    <w:rsid w:val="00530E8A"/>
    <w:rsid w:val="005311FA"/>
    <w:rsid w:val="00536B9D"/>
    <w:rsid w:val="00536BDF"/>
    <w:rsid w:val="00536E67"/>
    <w:rsid w:val="00541290"/>
    <w:rsid w:val="00545793"/>
    <w:rsid w:val="00547ABE"/>
    <w:rsid w:val="00550579"/>
    <w:rsid w:val="0055175C"/>
    <w:rsid w:val="005517BE"/>
    <w:rsid w:val="00552257"/>
    <w:rsid w:val="00552C83"/>
    <w:rsid w:val="0055513D"/>
    <w:rsid w:val="005553C8"/>
    <w:rsid w:val="0055683C"/>
    <w:rsid w:val="00557FCD"/>
    <w:rsid w:val="005605A0"/>
    <w:rsid w:val="00560A82"/>
    <w:rsid w:val="00563295"/>
    <w:rsid w:val="005645E9"/>
    <w:rsid w:val="00567817"/>
    <w:rsid w:val="00567E31"/>
    <w:rsid w:val="00570977"/>
    <w:rsid w:val="00576063"/>
    <w:rsid w:val="0058077F"/>
    <w:rsid w:val="005822AD"/>
    <w:rsid w:val="00583D21"/>
    <w:rsid w:val="00584638"/>
    <w:rsid w:val="005865CF"/>
    <w:rsid w:val="0059148B"/>
    <w:rsid w:val="005931E5"/>
    <w:rsid w:val="0059390C"/>
    <w:rsid w:val="00594E39"/>
    <w:rsid w:val="00597FAF"/>
    <w:rsid w:val="005A2F3A"/>
    <w:rsid w:val="005A640F"/>
    <w:rsid w:val="005A759A"/>
    <w:rsid w:val="005A7942"/>
    <w:rsid w:val="005B2203"/>
    <w:rsid w:val="005B27AF"/>
    <w:rsid w:val="005B29A4"/>
    <w:rsid w:val="005B3CA2"/>
    <w:rsid w:val="005B736D"/>
    <w:rsid w:val="005B7FA4"/>
    <w:rsid w:val="005C0AF2"/>
    <w:rsid w:val="005C1063"/>
    <w:rsid w:val="005C19DF"/>
    <w:rsid w:val="005C1EF7"/>
    <w:rsid w:val="005C22FF"/>
    <w:rsid w:val="005C3DFE"/>
    <w:rsid w:val="005C5119"/>
    <w:rsid w:val="005C71D6"/>
    <w:rsid w:val="005C783A"/>
    <w:rsid w:val="005D3B74"/>
    <w:rsid w:val="005D789B"/>
    <w:rsid w:val="005D7DD1"/>
    <w:rsid w:val="005E0FD9"/>
    <w:rsid w:val="005E2FC8"/>
    <w:rsid w:val="005E4AEA"/>
    <w:rsid w:val="005E4F0D"/>
    <w:rsid w:val="005E618C"/>
    <w:rsid w:val="005F2CB4"/>
    <w:rsid w:val="005F3B15"/>
    <w:rsid w:val="005F4237"/>
    <w:rsid w:val="005F4420"/>
    <w:rsid w:val="005F46CB"/>
    <w:rsid w:val="005F5CE0"/>
    <w:rsid w:val="005F61E0"/>
    <w:rsid w:val="00600269"/>
    <w:rsid w:val="006009BE"/>
    <w:rsid w:val="006029E5"/>
    <w:rsid w:val="00602B95"/>
    <w:rsid w:val="00602F09"/>
    <w:rsid w:val="006035B4"/>
    <w:rsid w:val="00605FB3"/>
    <w:rsid w:val="00606A5D"/>
    <w:rsid w:val="006074FC"/>
    <w:rsid w:val="00610135"/>
    <w:rsid w:val="0061040D"/>
    <w:rsid w:val="00612B74"/>
    <w:rsid w:val="00615696"/>
    <w:rsid w:val="00616934"/>
    <w:rsid w:val="00616DA7"/>
    <w:rsid w:val="00620E6C"/>
    <w:rsid w:val="00621611"/>
    <w:rsid w:val="006238D7"/>
    <w:rsid w:val="00623908"/>
    <w:rsid w:val="006248A6"/>
    <w:rsid w:val="006258C2"/>
    <w:rsid w:val="00625CEF"/>
    <w:rsid w:val="006302FC"/>
    <w:rsid w:val="0063215C"/>
    <w:rsid w:val="00633C72"/>
    <w:rsid w:val="006341AF"/>
    <w:rsid w:val="006366F2"/>
    <w:rsid w:val="0063725D"/>
    <w:rsid w:val="0064044E"/>
    <w:rsid w:val="006422B4"/>
    <w:rsid w:val="00645562"/>
    <w:rsid w:val="006467E0"/>
    <w:rsid w:val="00657D96"/>
    <w:rsid w:val="00661311"/>
    <w:rsid w:val="00661A0E"/>
    <w:rsid w:val="00662274"/>
    <w:rsid w:val="00664AD5"/>
    <w:rsid w:val="0066699A"/>
    <w:rsid w:val="006704D5"/>
    <w:rsid w:val="0067160E"/>
    <w:rsid w:val="00671A93"/>
    <w:rsid w:val="00674921"/>
    <w:rsid w:val="006824E5"/>
    <w:rsid w:val="00683237"/>
    <w:rsid w:val="00685828"/>
    <w:rsid w:val="00686BDB"/>
    <w:rsid w:val="00687B04"/>
    <w:rsid w:val="006900D4"/>
    <w:rsid w:val="006907C5"/>
    <w:rsid w:val="006919C8"/>
    <w:rsid w:val="00691E2C"/>
    <w:rsid w:val="0069274C"/>
    <w:rsid w:val="00693591"/>
    <w:rsid w:val="00694905"/>
    <w:rsid w:val="00695012"/>
    <w:rsid w:val="0069530D"/>
    <w:rsid w:val="00695F82"/>
    <w:rsid w:val="00696A12"/>
    <w:rsid w:val="00697DBF"/>
    <w:rsid w:val="006A0094"/>
    <w:rsid w:val="006A1A83"/>
    <w:rsid w:val="006A1A8E"/>
    <w:rsid w:val="006A494C"/>
    <w:rsid w:val="006A50DE"/>
    <w:rsid w:val="006A628B"/>
    <w:rsid w:val="006A6400"/>
    <w:rsid w:val="006A6EB6"/>
    <w:rsid w:val="006B0EA1"/>
    <w:rsid w:val="006B13E6"/>
    <w:rsid w:val="006B1F1F"/>
    <w:rsid w:val="006B3DE7"/>
    <w:rsid w:val="006B423E"/>
    <w:rsid w:val="006B5330"/>
    <w:rsid w:val="006C0BBE"/>
    <w:rsid w:val="006C0D46"/>
    <w:rsid w:val="006C1C28"/>
    <w:rsid w:val="006C33E0"/>
    <w:rsid w:val="006C3ADD"/>
    <w:rsid w:val="006D05BF"/>
    <w:rsid w:val="006D1C39"/>
    <w:rsid w:val="006D2642"/>
    <w:rsid w:val="006D3106"/>
    <w:rsid w:val="006D3E63"/>
    <w:rsid w:val="006D52A9"/>
    <w:rsid w:val="006D7ED7"/>
    <w:rsid w:val="006E0260"/>
    <w:rsid w:val="006E091E"/>
    <w:rsid w:val="006E2C24"/>
    <w:rsid w:val="006E4224"/>
    <w:rsid w:val="006E4316"/>
    <w:rsid w:val="006E50F2"/>
    <w:rsid w:val="006E5A14"/>
    <w:rsid w:val="006E6E4B"/>
    <w:rsid w:val="006E794E"/>
    <w:rsid w:val="006E7D18"/>
    <w:rsid w:val="006F0280"/>
    <w:rsid w:val="006F1BEA"/>
    <w:rsid w:val="006F2189"/>
    <w:rsid w:val="006F3EAF"/>
    <w:rsid w:val="006F4828"/>
    <w:rsid w:val="006F5016"/>
    <w:rsid w:val="006F75A4"/>
    <w:rsid w:val="006F7B23"/>
    <w:rsid w:val="007006E0"/>
    <w:rsid w:val="007008B4"/>
    <w:rsid w:val="0070149C"/>
    <w:rsid w:val="00701580"/>
    <w:rsid w:val="007030E7"/>
    <w:rsid w:val="0070318A"/>
    <w:rsid w:val="00703812"/>
    <w:rsid w:val="00705CA7"/>
    <w:rsid w:val="00706D8E"/>
    <w:rsid w:val="007072EE"/>
    <w:rsid w:val="00707FE2"/>
    <w:rsid w:val="00710143"/>
    <w:rsid w:val="00710155"/>
    <w:rsid w:val="00711AE3"/>
    <w:rsid w:val="007132BD"/>
    <w:rsid w:val="007140A2"/>
    <w:rsid w:val="00716187"/>
    <w:rsid w:val="00716895"/>
    <w:rsid w:val="00716989"/>
    <w:rsid w:val="00716D09"/>
    <w:rsid w:val="00721F9F"/>
    <w:rsid w:val="00723809"/>
    <w:rsid w:val="00723F57"/>
    <w:rsid w:val="00730176"/>
    <w:rsid w:val="007310FC"/>
    <w:rsid w:val="007317DF"/>
    <w:rsid w:val="0073561B"/>
    <w:rsid w:val="007368A3"/>
    <w:rsid w:val="0074038F"/>
    <w:rsid w:val="00747120"/>
    <w:rsid w:val="00747648"/>
    <w:rsid w:val="00750401"/>
    <w:rsid w:val="0075066D"/>
    <w:rsid w:val="00754078"/>
    <w:rsid w:val="00754FEF"/>
    <w:rsid w:val="00755D8B"/>
    <w:rsid w:val="00756234"/>
    <w:rsid w:val="00756C4B"/>
    <w:rsid w:val="0075701D"/>
    <w:rsid w:val="00757BE7"/>
    <w:rsid w:val="0076045F"/>
    <w:rsid w:val="00761B89"/>
    <w:rsid w:val="00763841"/>
    <w:rsid w:val="00763B72"/>
    <w:rsid w:val="00764872"/>
    <w:rsid w:val="0076513C"/>
    <w:rsid w:val="00765905"/>
    <w:rsid w:val="00765F20"/>
    <w:rsid w:val="00770A5B"/>
    <w:rsid w:val="00770C05"/>
    <w:rsid w:val="00770CBB"/>
    <w:rsid w:val="00772995"/>
    <w:rsid w:val="00772A63"/>
    <w:rsid w:val="00773716"/>
    <w:rsid w:val="007739B3"/>
    <w:rsid w:val="00776D30"/>
    <w:rsid w:val="00777524"/>
    <w:rsid w:val="00777C4D"/>
    <w:rsid w:val="0078104B"/>
    <w:rsid w:val="00783227"/>
    <w:rsid w:val="007843DD"/>
    <w:rsid w:val="007848ED"/>
    <w:rsid w:val="007849FA"/>
    <w:rsid w:val="00786228"/>
    <w:rsid w:val="007863C6"/>
    <w:rsid w:val="00787DE9"/>
    <w:rsid w:val="00790CBB"/>
    <w:rsid w:val="00793AB7"/>
    <w:rsid w:val="007957B4"/>
    <w:rsid w:val="00796385"/>
    <w:rsid w:val="00796BC5"/>
    <w:rsid w:val="00797229"/>
    <w:rsid w:val="007978D4"/>
    <w:rsid w:val="00797B76"/>
    <w:rsid w:val="007A1E27"/>
    <w:rsid w:val="007A1EC8"/>
    <w:rsid w:val="007A2D90"/>
    <w:rsid w:val="007A2E2C"/>
    <w:rsid w:val="007A42E8"/>
    <w:rsid w:val="007A5BD4"/>
    <w:rsid w:val="007A6E77"/>
    <w:rsid w:val="007A7063"/>
    <w:rsid w:val="007B1A42"/>
    <w:rsid w:val="007B36EC"/>
    <w:rsid w:val="007B411E"/>
    <w:rsid w:val="007B7B9C"/>
    <w:rsid w:val="007C087A"/>
    <w:rsid w:val="007C0F80"/>
    <w:rsid w:val="007C3383"/>
    <w:rsid w:val="007C4DCF"/>
    <w:rsid w:val="007D4288"/>
    <w:rsid w:val="007D4885"/>
    <w:rsid w:val="007D4981"/>
    <w:rsid w:val="007D52AC"/>
    <w:rsid w:val="007D7202"/>
    <w:rsid w:val="007E17FD"/>
    <w:rsid w:val="007E3F6F"/>
    <w:rsid w:val="007E4289"/>
    <w:rsid w:val="007E5141"/>
    <w:rsid w:val="007E5372"/>
    <w:rsid w:val="007E573E"/>
    <w:rsid w:val="007E73E3"/>
    <w:rsid w:val="007E7A61"/>
    <w:rsid w:val="007F0AB0"/>
    <w:rsid w:val="007F2CA2"/>
    <w:rsid w:val="007F320E"/>
    <w:rsid w:val="007F5942"/>
    <w:rsid w:val="007F65F3"/>
    <w:rsid w:val="0080074C"/>
    <w:rsid w:val="0080103E"/>
    <w:rsid w:val="0080215E"/>
    <w:rsid w:val="00802C47"/>
    <w:rsid w:val="00805001"/>
    <w:rsid w:val="00806CA3"/>
    <w:rsid w:val="00807B9E"/>
    <w:rsid w:val="00811BDA"/>
    <w:rsid w:val="008127B0"/>
    <w:rsid w:val="008131DF"/>
    <w:rsid w:val="008144C1"/>
    <w:rsid w:val="0081465E"/>
    <w:rsid w:val="00815016"/>
    <w:rsid w:val="00815BC3"/>
    <w:rsid w:val="00815C84"/>
    <w:rsid w:val="008211A4"/>
    <w:rsid w:val="0082492C"/>
    <w:rsid w:val="00824BAF"/>
    <w:rsid w:val="00824F00"/>
    <w:rsid w:val="008265BA"/>
    <w:rsid w:val="00826B17"/>
    <w:rsid w:val="00827E5A"/>
    <w:rsid w:val="00832EA7"/>
    <w:rsid w:val="00834035"/>
    <w:rsid w:val="00834B72"/>
    <w:rsid w:val="00834DD3"/>
    <w:rsid w:val="00834DF5"/>
    <w:rsid w:val="008350EB"/>
    <w:rsid w:val="008356F4"/>
    <w:rsid w:val="008365C8"/>
    <w:rsid w:val="0083679C"/>
    <w:rsid w:val="00836F71"/>
    <w:rsid w:val="008441E0"/>
    <w:rsid w:val="00844BC6"/>
    <w:rsid w:val="008455B2"/>
    <w:rsid w:val="00851354"/>
    <w:rsid w:val="00851C84"/>
    <w:rsid w:val="00851F61"/>
    <w:rsid w:val="00853CB3"/>
    <w:rsid w:val="008571E7"/>
    <w:rsid w:val="00857776"/>
    <w:rsid w:val="00860BAC"/>
    <w:rsid w:val="00861984"/>
    <w:rsid w:val="00861C19"/>
    <w:rsid w:val="00863B92"/>
    <w:rsid w:val="008700C0"/>
    <w:rsid w:val="00871DBD"/>
    <w:rsid w:val="00872630"/>
    <w:rsid w:val="008727CC"/>
    <w:rsid w:val="00873461"/>
    <w:rsid w:val="008739C6"/>
    <w:rsid w:val="0087486A"/>
    <w:rsid w:val="00875168"/>
    <w:rsid w:val="00877949"/>
    <w:rsid w:val="00881689"/>
    <w:rsid w:val="008829B9"/>
    <w:rsid w:val="00882C4F"/>
    <w:rsid w:val="008857BA"/>
    <w:rsid w:val="008867E0"/>
    <w:rsid w:val="00886804"/>
    <w:rsid w:val="00886BC2"/>
    <w:rsid w:val="00890006"/>
    <w:rsid w:val="00890452"/>
    <w:rsid w:val="008936C6"/>
    <w:rsid w:val="00893EB9"/>
    <w:rsid w:val="0089482A"/>
    <w:rsid w:val="00894DED"/>
    <w:rsid w:val="008956E9"/>
    <w:rsid w:val="008957C0"/>
    <w:rsid w:val="00895F40"/>
    <w:rsid w:val="008963E9"/>
    <w:rsid w:val="008A0B20"/>
    <w:rsid w:val="008A13E1"/>
    <w:rsid w:val="008A3AE5"/>
    <w:rsid w:val="008A3CFF"/>
    <w:rsid w:val="008A64DC"/>
    <w:rsid w:val="008A77FE"/>
    <w:rsid w:val="008B1493"/>
    <w:rsid w:val="008B16E0"/>
    <w:rsid w:val="008B2718"/>
    <w:rsid w:val="008B3BE1"/>
    <w:rsid w:val="008B3F9C"/>
    <w:rsid w:val="008B5DBC"/>
    <w:rsid w:val="008B6C88"/>
    <w:rsid w:val="008C0EC8"/>
    <w:rsid w:val="008C55DE"/>
    <w:rsid w:val="008C7DB9"/>
    <w:rsid w:val="008C7F18"/>
    <w:rsid w:val="008D1248"/>
    <w:rsid w:val="008D1E55"/>
    <w:rsid w:val="008D213E"/>
    <w:rsid w:val="008D2ABA"/>
    <w:rsid w:val="008D7332"/>
    <w:rsid w:val="008E080F"/>
    <w:rsid w:val="008E0C4B"/>
    <w:rsid w:val="008E1517"/>
    <w:rsid w:val="008E2F32"/>
    <w:rsid w:val="008E35E4"/>
    <w:rsid w:val="008E3756"/>
    <w:rsid w:val="008E4F8E"/>
    <w:rsid w:val="008E5B85"/>
    <w:rsid w:val="008E7E1F"/>
    <w:rsid w:val="008F1734"/>
    <w:rsid w:val="008F191F"/>
    <w:rsid w:val="008F2D3D"/>
    <w:rsid w:val="008F44DA"/>
    <w:rsid w:val="008F4593"/>
    <w:rsid w:val="008F557A"/>
    <w:rsid w:val="008F5DC2"/>
    <w:rsid w:val="008F632D"/>
    <w:rsid w:val="009016B4"/>
    <w:rsid w:val="009051D1"/>
    <w:rsid w:val="009056A8"/>
    <w:rsid w:val="00906C42"/>
    <w:rsid w:val="00907149"/>
    <w:rsid w:val="009078B8"/>
    <w:rsid w:val="00907C9B"/>
    <w:rsid w:val="00910799"/>
    <w:rsid w:val="00912D4D"/>
    <w:rsid w:val="00916CF5"/>
    <w:rsid w:val="0091707F"/>
    <w:rsid w:val="0091790D"/>
    <w:rsid w:val="00917B7E"/>
    <w:rsid w:val="00923CE5"/>
    <w:rsid w:val="009241C0"/>
    <w:rsid w:val="00924965"/>
    <w:rsid w:val="00925115"/>
    <w:rsid w:val="00925274"/>
    <w:rsid w:val="00925B47"/>
    <w:rsid w:val="00925EA4"/>
    <w:rsid w:val="0092606D"/>
    <w:rsid w:val="0093256E"/>
    <w:rsid w:val="00933076"/>
    <w:rsid w:val="009330EE"/>
    <w:rsid w:val="009336DB"/>
    <w:rsid w:val="009339B2"/>
    <w:rsid w:val="009367B6"/>
    <w:rsid w:val="00936D32"/>
    <w:rsid w:val="00940700"/>
    <w:rsid w:val="0094133F"/>
    <w:rsid w:val="00942D42"/>
    <w:rsid w:val="009436BF"/>
    <w:rsid w:val="00945AAA"/>
    <w:rsid w:val="00946A26"/>
    <w:rsid w:val="00946E51"/>
    <w:rsid w:val="00951F94"/>
    <w:rsid w:val="00952459"/>
    <w:rsid w:val="00953193"/>
    <w:rsid w:val="00953EEF"/>
    <w:rsid w:val="00956110"/>
    <w:rsid w:val="00956D2B"/>
    <w:rsid w:val="00957E04"/>
    <w:rsid w:val="0096017B"/>
    <w:rsid w:val="00960BE2"/>
    <w:rsid w:val="00960E5F"/>
    <w:rsid w:val="009614B8"/>
    <w:rsid w:val="009618AA"/>
    <w:rsid w:val="00962302"/>
    <w:rsid w:val="00962B87"/>
    <w:rsid w:val="009648D5"/>
    <w:rsid w:val="009658F5"/>
    <w:rsid w:val="009679B4"/>
    <w:rsid w:val="00967E51"/>
    <w:rsid w:val="009707C1"/>
    <w:rsid w:val="00970906"/>
    <w:rsid w:val="00970BD5"/>
    <w:rsid w:val="0097327C"/>
    <w:rsid w:val="0097409A"/>
    <w:rsid w:val="0097428B"/>
    <w:rsid w:val="00974308"/>
    <w:rsid w:val="00980EB1"/>
    <w:rsid w:val="00981F8B"/>
    <w:rsid w:val="00982312"/>
    <w:rsid w:val="00982492"/>
    <w:rsid w:val="00982B5C"/>
    <w:rsid w:val="00982C1E"/>
    <w:rsid w:val="00982E6E"/>
    <w:rsid w:val="00983694"/>
    <w:rsid w:val="00984E4F"/>
    <w:rsid w:val="009858C8"/>
    <w:rsid w:val="00985E3E"/>
    <w:rsid w:val="0098612C"/>
    <w:rsid w:val="00986AF1"/>
    <w:rsid w:val="009875BD"/>
    <w:rsid w:val="00987FE6"/>
    <w:rsid w:val="00991B6B"/>
    <w:rsid w:val="00995B9B"/>
    <w:rsid w:val="00997BC4"/>
    <w:rsid w:val="009A13BB"/>
    <w:rsid w:val="009A5BFE"/>
    <w:rsid w:val="009A7330"/>
    <w:rsid w:val="009A75AC"/>
    <w:rsid w:val="009A7B35"/>
    <w:rsid w:val="009A7EE6"/>
    <w:rsid w:val="009B0041"/>
    <w:rsid w:val="009B2B4C"/>
    <w:rsid w:val="009B329F"/>
    <w:rsid w:val="009B3739"/>
    <w:rsid w:val="009B38EC"/>
    <w:rsid w:val="009B3BC7"/>
    <w:rsid w:val="009B4E30"/>
    <w:rsid w:val="009B62E4"/>
    <w:rsid w:val="009C09B1"/>
    <w:rsid w:val="009C4500"/>
    <w:rsid w:val="009C4A84"/>
    <w:rsid w:val="009C6655"/>
    <w:rsid w:val="009D0634"/>
    <w:rsid w:val="009D2DFD"/>
    <w:rsid w:val="009D36F2"/>
    <w:rsid w:val="009D3B73"/>
    <w:rsid w:val="009D4CB4"/>
    <w:rsid w:val="009D5AC6"/>
    <w:rsid w:val="009D768A"/>
    <w:rsid w:val="009E2873"/>
    <w:rsid w:val="009E3839"/>
    <w:rsid w:val="009E42EF"/>
    <w:rsid w:val="009E4CBF"/>
    <w:rsid w:val="009E55F8"/>
    <w:rsid w:val="009E5E00"/>
    <w:rsid w:val="009E640E"/>
    <w:rsid w:val="009F0360"/>
    <w:rsid w:val="009F30EF"/>
    <w:rsid w:val="009F4CDA"/>
    <w:rsid w:val="009F5C02"/>
    <w:rsid w:val="00A00D48"/>
    <w:rsid w:val="00A01671"/>
    <w:rsid w:val="00A02EE4"/>
    <w:rsid w:val="00A07C84"/>
    <w:rsid w:val="00A11A29"/>
    <w:rsid w:val="00A11B4E"/>
    <w:rsid w:val="00A146E1"/>
    <w:rsid w:val="00A15170"/>
    <w:rsid w:val="00A16025"/>
    <w:rsid w:val="00A20BA2"/>
    <w:rsid w:val="00A219D5"/>
    <w:rsid w:val="00A21D6C"/>
    <w:rsid w:val="00A225BB"/>
    <w:rsid w:val="00A234AB"/>
    <w:rsid w:val="00A24122"/>
    <w:rsid w:val="00A25815"/>
    <w:rsid w:val="00A271C0"/>
    <w:rsid w:val="00A301C2"/>
    <w:rsid w:val="00A31E45"/>
    <w:rsid w:val="00A33819"/>
    <w:rsid w:val="00A33890"/>
    <w:rsid w:val="00A3784F"/>
    <w:rsid w:val="00A42E28"/>
    <w:rsid w:val="00A43DC5"/>
    <w:rsid w:val="00A44A0B"/>
    <w:rsid w:val="00A44DD0"/>
    <w:rsid w:val="00A46DBD"/>
    <w:rsid w:val="00A4746E"/>
    <w:rsid w:val="00A505A5"/>
    <w:rsid w:val="00A50F83"/>
    <w:rsid w:val="00A530A8"/>
    <w:rsid w:val="00A54DEB"/>
    <w:rsid w:val="00A55826"/>
    <w:rsid w:val="00A564C1"/>
    <w:rsid w:val="00A60434"/>
    <w:rsid w:val="00A63BD3"/>
    <w:rsid w:val="00A64508"/>
    <w:rsid w:val="00A66725"/>
    <w:rsid w:val="00A7004C"/>
    <w:rsid w:val="00A70E33"/>
    <w:rsid w:val="00A71A1D"/>
    <w:rsid w:val="00A72733"/>
    <w:rsid w:val="00A770A0"/>
    <w:rsid w:val="00A77348"/>
    <w:rsid w:val="00A778A4"/>
    <w:rsid w:val="00A8469C"/>
    <w:rsid w:val="00A854B6"/>
    <w:rsid w:val="00A86232"/>
    <w:rsid w:val="00A86832"/>
    <w:rsid w:val="00A902C7"/>
    <w:rsid w:val="00A90682"/>
    <w:rsid w:val="00A90AED"/>
    <w:rsid w:val="00A9238C"/>
    <w:rsid w:val="00A93F3D"/>
    <w:rsid w:val="00A95490"/>
    <w:rsid w:val="00A96328"/>
    <w:rsid w:val="00A967C3"/>
    <w:rsid w:val="00A97312"/>
    <w:rsid w:val="00A97A1D"/>
    <w:rsid w:val="00AA00FE"/>
    <w:rsid w:val="00AA232A"/>
    <w:rsid w:val="00AA2540"/>
    <w:rsid w:val="00AA383A"/>
    <w:rsid w:val="00AA4D5C"/>
    <w:rsid w:val="00AB212A"/>
    <w:rsid w:val="00AB2692"/>
    <w:rsid w:val="00AB3469"/>
    <w:rsid w:val="00AB38F6"/>
    <w:rsid w:val="00AB597E"/>
    <w:rsid w:val="00AB6A7C"/>
    <w:rsid w:val="00AB7444"/>
    <w:rsid w:val="00AB766D"/>
    <w:rsid w:val="00AB7D37"/>
    <w:rsid w:val="00AB7F3D"/>
    <w:rsid w:val="00AC17E0"/>
    <w:rsid w:val="00AC5482"/>
    <w:rsid w:val="00AC5E67"/>
    <w:rsid w:val="00AC6584"/>
    <w:rsid w:val="00AD0265"/>
    <w:rsid w:val="00AD3202"/>
    <w:rsid w:val="00AD33DB"/>
    <w:rsid w:val="00AD3672"/>
    <w:rsid w:val="00AD4011"/>
    <w:rsid w:val="00AD5204"/>
    <w:rsid w:val="00AD580C"/>
    <w:rsid w:val="00AD7EE7"/>
    <w:rsid w:val="00AE063B"/>
    <w:rsid w:val="00AE1801"/>
    <w:rsid w:val="00AE2C79"/>
    <w:rsid w:val="00AE41FC"/>
    <w:rsid w:val="00AE5334"/>
    <w:rsid w:val="00AE597B"/>
    <w:rsid w:val="00AE7362"/>
    <w:rsid w:val="00AF1836"/>
    <w:rsid w:val="00AF1EFB"/>
    <w:rsid w:val="00AF21E3"/>
    <w:rsid w:val="00AF2263"/>
    <w:rsid w:val="00AF2384"/>
    <w:rsid w:val="00AF2EA1"/>
    <w:rsid w:val="00AF3039"/>
    <w:rsid w:val="00AF3192"/>
    <w:rsid w:val="00AF3A34"/>
    <w:rsid w:val="00AF3E0F"/>
    <w:rsid w:val="00AF3E6F"/>
    <w:rsid w:val="00AF6232"/>
    <w:rsid w:val="00B007DF"/>
    <w:rsid w:val="00B00CAF"/>
    <w:rsid w:val="00B0402A"/>
    <w:rsid w:val="00B10A4D"/>
    <w:rsid w:val="00B10CAC"/>
    <w:rsid w:val="00B11660"/>
    <w:rsid w:val="00B13158"/>
    <w:rsid w:val="00B143E7"/>
    <w:rsid w:val="00B15221"/>
    <w:rsid w:val="00B15B2E"/>
    <w:rsid w:val="00B16A50"/>
    <w:rsid w:val="00B2107F"/>
    <w:rsid w:val="00B2159E"/>
    <w:rsid w:val="00B22A58"/>
    <w:rsid w:val="00B23305"/>
    <w:rsid w:val="00B23344"/>
    <w:rsid w:val="00B24BAA"/>
    <w:rsid w:val="00B2562E"/>
    <w:rsid w:val="00B26038"/>
    <w:rsid w:val="00B27800"/>
    <w:rsid w:val="00B40C29"/>
    <w:rsid w:val="00B44D70"/>
    <w:rsid w:val="00B44DB6"/>
    <w:rsid w:val="00B45094"/>
    <w:rsid w:val="00B47C62"/>
    <w:rsid w:val="00B5017E"/>
    <w:rsid w:val="00B51682"/>
    <w:rsid w:val="00B51AA1"/>
    <w:rsid w:val="00B52588"/>
    <w:rsid w:val="00B52A27"/>
    <w:rsid w:val="00B53279"/>
    <w:rsid w:val="00B541F8"/>
    <w:rsid w:val="00B561FE"/>
    <w:rsid w:val="00B56EF1"/>
    <w:rsid w:val="00B60111"/>
    <w:rsid w:val="00B60E21"/>
    <w:rsid w:val="00B62952"/>
    <w:rsid w:val="00B6380B"/>
    <w:rsid w:val="00B652B0"/>
    <w:rsid w:val="00B65957"/>
    <w:rsid w:val="00B662A7"/>
    <w:rsid w:val="00B66C00"/>
    <w:rsid w:val="00B67774"/>
    <w:rsid w:val="00B70D74"/>
    <w:rsid w:val="00B72897"/>
    <w:rsid w:val="00B7298A"/>
    <w:rsid w:val="00B759CC"/>
    <w:rsid w:val="00B75EBE"/>
    <w:rsid w:val="00B77DA3"/>
    <w:rsid w:val="00B807D2"/>
    <w:rsid w:val="00B82156"/>
    <w:rsid w:val="00B8300D"/>
    <w:rsid w:val="00B8542B"/>
    <w:rsid w:val="00B85A53"/>
    <w:rsid w:val="00B86949"/>
    <w:rsid w:val="00B903E4"/>
    <w:rsid w:val="00B90E84"/>
    <w:rsid w:val="00B93461"/>
    <w:rsid w:val="00B961BD"/>
    <w:rsid w:val="00B968CF"/>
    <w:rsid w:val="00B96AC4"/>
    <w:rsid w:val="00BA0DD3"/>
    <w:rsid w:val="00BA5791"/>
    <w:rsid w:val="00BA7488"/>
    <w:rsid w:val="00BA7C28"/>
    <w:rsid w:val="00BB0F9D"/>
    <w:rsid w:val="00BB1539"/>
    <w:rsid w:val="00BB5CBD"/>
    <w:rsid w:val="00BC2DD8"/>
    <w:rsid w:val="00BC41E7"/>
    <w:rsid w:val="00BC47EE"/>
    <w:rsid w:val="00BC4F02"/>
    <w:rsid w:val="00BC5290"/>
    <w:rsid w:val="00BC61A5"/>
    <w:rsid w:val="00BD2F9D"/>
    <w:rsid w:val="00BD3CA7"/>
    <w:rsid w:val="00BD58B0"/>
    <w:rsid w:val="00BD7F6B"/>
    <w:rsid w:val="00BE1831"/>
    <w:rsid w:val="00BE5759"/>
    <w:rsid w:val="00BE631C"/>
    <w:rsid w:val="00BF028B"/>
    <w:rsid w:val="00BF188A"/>
    <w:rsid w:val="00BF251F"/>
    <w:rsid w:val="00BF2F4D"/>
    <w:rsid w:val="00BF33F9"/>
    <w:rsid w:val="00BF363E"/>
    <w:rsid w:val="00BF432A"/>
    <w:rsid w:val="00BF4E7C"/>
    <w:rsid w:val="00BF5D14"/>
    <w:rsid w:val="00BF6145"/>
    <w:rsid w:val="00BF6A05"/>
    <w:rsid w:val="00BF717C"/>
    <w:rsid w:val="00BF77D7"/>
    <w:rsid w:val="00BF77E9"/>
    <w:rsid w:val="00C0105D"/>
    <w:rsid w:val="00C02BB5"/>
    <w:rsid w:val="00C02FFA"/>
    <w:rsid w:val="00C03014"/>
    <w:rsid w:val="00C05787"/>
    <w:rsid w:val="00C06C96"/>
    <w:rsid w:val="00C10561"/>
    <w:rsid w:val="00C153CA"/>
    <w:rsid w:val="00C157E7"/>
    <w:rsid w:val="00C15F37"/>
    <w:rsid w:val="00C16E6A"/>
    <w:rsid w:val="00C17063"/>
    <w:rsid w:val="00C20B12"/>
    <w:rsid w:val="00C21799"/>
    <w:rsid w:val="00C21BF4"/>
    <w:rsid w:val="00C22051"/>
    <w:rsid w:val="00C23C8F"/>
    <w:rsid w:val="00C30896"/>
    <w:rsid w:val="00C31B05"/>
    <w:rsid w:val="00C326B2"/>
    <w:rsid w:val="00C34179"/>
    <w:rsid w:val="00C350DB"/>
    <w:rsid w:val="00C35735"/>
    <w:rsid w:val="00C364C4"/>
    <w:rsid w:val="00C3674F"/>
    <w:rsid w:val="00C36841"/>
    <w:rsid w:val="00C37A2B"/>
    <w:rsid w:val="00C4278A"/>
    <w:rsid w:val="00C432FC"/>
    <w:rsid w:val="00C4379D"/>
    <w:rsid w:val="00C44035"/>
    <w:rsid w:val="00C45111"/>
    <w:rsid w:val="00C45D6C"/>
    <w:rsid w:val="00C463C6"/>
    <w:rsid w:val="00C46953"/>
    <w:rsid w:val="00C47C07"/>
    <w:rsid w:val="00C502A1"/>
    <w:rsid w:val="00C50F88"/>
    <w:rsid w:val="00C51F0F"/>
    <w:rsid w:val="00C52487"/>
    <w:rsid w:val="00C52964"/>
    <w:rsid w:val="00C52AED"/>
    <w:rsid w:val="00C53628"/>
    <w:rsid w:val="00C543BB"/>
    <w:rsid w:val="00C558D6"/>
    <w:rsid w:val="00C55D42"/>
    <w:rsid w:val="00C56352"/>
    <w:rsid w:val="00C615AA"/>
    <w:rsid w:val="00C62FB8"/>
    <w:rsid w:val="00C63471"/>
    <w:rsid w:val="00C64DE0"/>
    <w:rsid w:val="00C66FFA"/>
    <w:rsid w:val="00C679D6"/>
    <w:rsid w:val="00C7056E"/>
    <w:rsid w:val="00C71F0E"/>
    <w:rsid w:val="00C72D91"/>
    <w:rsid w:val="00C73692"/>
    <w:rsid w:val="00C74D83"/>
    <w:rsid w:val="00C74FF6"/>
    <w:rsid w:val="00C75AA5"/>
    <w:rsid w:val="00C75CAD"/>
    <w:rsid w:val="00C77275"/>
    <w:rsid w:val="00C8034A"/>
    <w:rsid w:val="00C807D1"/>
    <w:rsid w:val="00C817EC"/>
    <w:rsid w:val="00C81D7A"/>
    <w:rsid w:val="00C835CF"/>
    <w:rsid w:val="00C85190"/>
    <w:rsid w:val="00C86E46"/>
    <w:rsid w:val="00C91F84"/>
    <w:rsid w:val="00C94B9B"/>
    <w:rsid w:val="00C95C59"/>
    <w:rsid w:val="00C96D1A"/>
    <w:rsid w:val="00C9769C"/>
    <w:rsid w:val="00C97951"/>
    <w:rsid w:val="00CA0202"/>
    <w:rsid w:val="00CA07D3"/>
    <w:rsid w:val="00CA16E5"/>
    <w:rsid w:val="00CA406C"/>
    <w:rsid w:val="00CA6ADC"/>
    <w:rsid w:val="00CA6B61"/>
    <w:rsid w:val="00CB1B42"/>
    <w:rsid w:val="00CB2BD8"/>
    <w:rsid w:val="00CB3A97"/>
    <w:rsid w:val="00CB3D9C"/>
    <w:rsid w:val="00CB4654"/>
    <w:rsid w:val="00CB574A"/>
    <w:rsid w:val="00CB5D5E"/>
    <w:rsid w:val="00CB7260"/>
    <w:rsid w:val="00CC14C0"/>
    <w:rsid w:val="00CC1A03"/>
    <w:rsid w:val="00CC1C90"/>
    <w:rsid w:val="00CC20BE"/>
    <w:rsid w:val="00CC3B97"/>
    <w:rsid w:val="00CC3FA3"/>
    <w:rsid w:val="00CC538C"/>
    <w:rsid w:val="00CC55B3"/>
    <w:rsid w:val="00CC6735"/>
    <w:rsid w:val="00CC79F4"/>
    <w:rsid w:val="00CD0409"/>
    <w:rsid w:val="00CD285A"/>
    <w:rsid w:val="00CD2ACC"/>
    <w:rsid w:val="00CD3EF9"/>
    <w:rsid w:val="00CD4C1F"/>
    <w:rsid w:val="00CD51D1"/>
    <w:rsid w:val="00CD5278"/>
    <w:rsid w:val="00CD72AE"/>
    <w:rsid w:val="00CE0691"/>
    <w:rsid w:val="00CE0B25"/>
    <w:rsid w:val="00CE0FD2"/>
    <w:rsid w:val="00CE632B"/>
    <w:rsid w:val="00CE71EB"/>
    <w:rsid w:val="00CE7B83"/>
    <w:rsid w:val="00CF1A39"/>
    <w:rsid w:val="00CF2702"/>
    <w:rsid w:val="00CF4602"/>
    <w:rsid w:val="00CF4FE3"/>
    <w:rsid w:val="00CF610D"/>
    <w:rsid w:val="00D0432A"/>
    <w:rsid w:val="00D05D5B"/>
    <w:rsid w:val="00D05DF2"/>
    <w:rsid w:val="00D109D3"/>
    <w:rsid w:val="00D168BE"/>
    <w:rsid w:val="00D178BD"/>
    <w:rsid w:val="00D17E6F"/>
    <w:rsid w:val="00D2030F"/>
    <w:rsid w:val="00D20A8B"/>
    <w:rsid w:val="00D21A90"/>
    <w:rsid w:val="00D2307A"/>
    <w:rsid w:val="00D24B91"/>
    <w:rsid w:val="00D24BE2"/>
    <w:rsid w:val="00D258EB"/>
    <w:rsid w:val="00D259FC"/>
    <w:rsid w:val="00D25B41"/>
    <w:rsid w:val="00D25D32"/>
    <w:rsid w:val="00D25D3D"/>
    <w:rsid w:val="00D26F20"/>
    <w:rsid w:val="00D30C6C"/>
    <w:rsid w:val="00D32D51"/>
    <w:rsid w:val="00D348BF"/>
    <w:rsid w:val="00D36B00"/>
    <w:rsid w:val="00D37BB3"/>
    <w:rsid w:val="00D438EE"/>
    <w:rsid w:val="00D44C41"/>
    <w:rsid w:val="00D4535F"/>
    <w:rsid w:val="00D45A86"/>
    <w:rsid w:val="00D46EE8"/>
    <w:rsid w:val="00D4738C"/>
    <w:rsid w:val="00D5374B"/>
    <w:rsid w:val="00D53948"/>
    <w:rsid w:val="00D548FC"/>
    <w:rsid w:val="00D54AA0"/>
    <w:rsid w:val="00D60450"/>
    <w:rsid w:val="00D61271"/>
    <w:rsid w:val="00D616B0"/>
    <w:rsid w:val="00D61D78"/>
    <w:rsid w:val="00D62ADE"/>
    <w:rsid w:val="00D63D40"/>
    <w:rsid w:val="00D643B4"/>
    <w:rsid w:val="00D66A24"/>
    <w:rsid w:val="00D66CCB"/>
    <w:rsid w:val="00D67E36"/>
    <w:rsid w:val="00D702E9"/>
    <w:rsid w:val="00D70D68"/>
    <w:rsid w:val="00D715FB"/>
    <w:rsid w:val="00D7231D"/>
    <w:rsid w:val="00D73F86"/>
    <w:rsid w:val="00D767FB"/>
    <w:rsid w:val="00D77AFC"/>
    <w:rsid w:val="00D8001C"/>
    <w:rsid w:val="00D80466"/>
    <w:rsid w:val="00D82A78"/>
    <w:rsid w:val="00D852B6"/>
    <w:rsid w:val="00D85735"/>
    <w:rsid w:val="00D8620F"/>
    <w:rsid w:val="00D8674E"/>
    <w:rsid w:val="00D8757D"/>
    <w:rsid w:val="00D87F91"/>
    <w:rsid w:val="00D90C5F"/>
    <w:rsid w:val="00D9173B"/>
    <w:rsid w:val="00D92B4D"/>
    <w:rsid w:val="00D9326D"/>
    <w:rsid w:val="00D93692"/>
    <w:rsid w:val="00D93A8B"/>
    <w:rsid w:val="00D94B64"/>
    <w:rsid w:val="00D95AD1"/>
    <w:rsid w:val="00D97DB7"/>
    <w:rsid w:val="00DA0620"/>
    <w:rsid w:val="00DA0E40"/>
    <w:rsid w:val="00DA1BE9"/>
    <w:rsid w:val="00DA231E"/>
    <w:rsid w:val="00DA2DE9"/>
    <w:rsid w:val="00DA3A61"/>
    <w:rsid w:val="00DA4CA2"/>
    <w:rsid w:val="00DB0850"/>
    <w:rsid w:val="00DB17BE"/>
    <w:rsid w:val="00DB37E8"/>
    <w:rsid w:val="00DB42E6"/>
    <w:rsid w:val="00DC0A9E"/>
    <w:rsid w:val="00DC0BF8"/>
    <w:rsid w:val="00DC1F35"/>
    <w:rsid w:val="00DC384B"/>
    <w:rsid w:val="00DC451E"/>
    <w:rsid w:val="00DC4B2C"/>
    <w:rsid w:val="00DC4F00"/>
    <w:rsid w:val="00DC53DE"/>
    <w:rsid w:val="00DC6A6E"/>
    <w:rsid w:val="00DC6F01"/>
    <w:rsid w:val="00DC72CD"/>
    <w:rsid w:val="00DC79ED"/>
    <w:rsid w:val="00DD183D"/>
    <w:rsid w:val="00DD1AD1"/>
    <w:rsid w:val="00DD1DC4"/>
    <w:rsid w:val="00DD3BC6"/>
    <w:rsid w:val="00DD418A"/>
    <w:rsid w:val="00DD5394"/>
    <w:rsid w:val="00DD675E"/>
    <w:rsid w:val="00DD71E2"/>
    <w:rsid w:val="00DD789A"/>
    <w:rsid w:val="00DD7BC9"/>
    <w:rsid w:val="00DE1CCF"/>
    <w:rsid w:val="00DE1FB3"/>
    <w:rsid w:val="00DE2AF7"/>
    <w:rsid w:val="00DE451E"/>
    <w:rsid w:val="00DE4B61"/>
    <w:rsid w:val="00DE6ED8"/>
    <w:rsid w:val="00DE773F"/>
    <w:rsid w:val="00DF00BD"/>
    <w:rsid w:val="00DF4747"/>
    <w:rsid w:val="00DF49C6"/>
    <w:rsid w:val="00DF4DE1"/>
    <w:rsid w:val="00DF5354"/>
    <w:rsid w:val="00DF5D98"/>
    <w:rsid w:val="00DF7DED"/>
    <w:rsid w:val="00E02138"/>
    <w:rsid w:val="00E02483"/>
    <w:rsid w:val="00E02F5F"/>
    <w:rsid w:val="00E03D43"/>
    <w:rsid w:val="00E04B33"/>
    <w:rsid w:val="00E05973"/>
    <w:rsid w:val="00E06200"/>
    <w:rsid w:val="00E070DB"/>
    <w:rsid w:val="00E13909"/>
    <w:rsid w:val="00E13AE5"/>
    <w:rsid w:val="00E14EB7"/>
    <w:rsid w:val="00E16374"/>
    <w:rsid w:val="00E16AC9"/>
    <w:rsid w:val="00E2382C"/>
    <w:rsid w:val="00E248ED"/>
    <w:rsid w:val="00E24FB1"/>
    <w:rsid w:val="00E258B7"/>
    <w:rsid w:val="00E259C2"/>
    <w:rsid w:val="00E26E1F"/>
    <w:rsid w:val="00E27D46"/>
    <w:rsid w:val="00E30805"/>
    <w:rsid w:val="00E3083B"/>
    <w:rsid w:val="00E3331E"/>
    <w:rsid w:val="00E3374F"/>
    <w:rsid w:val="00E33B73"/>
    <w:rsid w:val="00E353B0"/>
    <w:rsid w:val="00E364C2"/>
    <w:rsid w:val="00E365B3"/>
    <w:rsid w:val="00E37537"/>
    <w:rsid w:val="00E40B8F"/>
    <w:rsid w:val="00E41094"/>
    <w:rsid w:val="00E44718"/>
    <w:rsid w:val="00E46F31"/>
    <w:rsid w:val="00E47125"/>
    <w:rsid w:val="00E47868"/>
    <w:rsid w:val="00E50C0E"/>
    <w:rsid w:val="00E523C9"/>
    <w:rsid w:val="00E5388D"/>
    <w:rsid w:val="00E53F7C"/>
    <w:rsid w:val="00E55224"/>
    <w:rsid w:val="00E561EC"/>
    <w:rsid w:val="00E56EFF"/>
    <w:rsid w:val="00E61AE7"/>
    <w:rsid w:val="00E61CA9"/>
    <w:rsid w:val="00E6294B"/>
    <w:rsid w:val="00E643D9"/>
    <w:rsid w:val="00E67A31"/>
    <w:rsid w:val="00E71480"/>
    <w:rsid w:val="00E71F67"/>
    <w:rsid w:val="00E75EAE"/>
    <w:rsid w:val="00E762EB"/>
    <w:rsid w:val="00E77A10"/>
    <w:rsid w:val="00E82271"/>
    <w:rsid w:val="00E82F77"/>
    <w:rsid w:val="00E8373C"/>
    <w:rsid w:val="00E8458E"/>
    <w:rsid w:val="00E84E8E"/>
    <w:rsid w:val="00E87EC2"/>
    <w:rsid w:val="00E90022"/>
    <w:rsid w:val="00E912A2"/>
    <w:rsid w:val="00E93804"/>
    <w:rsid w:val="00E95447"/>
    <w:rsid w:val="00E96719"/>
    <w:rsid w:val="00EA1720"/>
    <w:rsid w:val="00EA2A2F"/>
    <w:rsid w:val="00EA2C04"/>
    <w:rsid w:val="00EA320E"/>
    <w:rsid w:val="00EA3979"/>
    <w:rsid w:val="00EA3CE3"/>
    <w:rsid w:val="00EA6E4D"/>
    <w:rsid w:val="00EA7646"/>
    <w:rsid w:val="00EB043C"/>
    <w:rsid w:val="00EB0BD7"/>
    <w:rsid w:val="00EB0D95"/>
    <w:rsid w:val="00EB5902"/>
    <w:rsid w:val="00EB6F05"/>
    <w:rsid w:val="00EC0AF1"/>
    <w:rsid w:val="00EC2061"/>
    <w:rsid w:val="00EC302E"/>
    <w:rsid w:val="00EC6007"/>
    <w:rsid w:val="00EC630C"/>
    <w:rsid w:val="00EC685E"/>
    <w:rsid w:val="00ED7E8F"/>
    <w:rsid w:val="00EE2956"/>
    <w:rsid w:val="00EE4E1B"/>
    <w:rsid w:val="00EE4F6C"/>
    <w:rsid w:val="00EE5CAE"/>
    <w:rsid w:val="00EE731B"/>
    <w:rsid w:val="00EE748C"/>
    <w:rsid w:val="00EF02B8"/>
    <w:rsid w:val="00EF425F"/>
    <w:rsid w:val="00EF4975"/>
    <w:rsid w:val="00EF5FB1"/>
    <w:rsid w:val="00EF76DB"/>
    <w:rsid w:val="00EF7F75"/>
    <w:rsid w:val="00F0086A"/>
    <w:rsid w:val="00F00D28"/>
    <w:rsid w:val="00F00E14"/>
    <w:rsid w:val="00F0327A"/>
    <w:rsid w:val="00F03AAB"/>
    <w:rsid w:val="00F0422D"/>
    <w:rsid w:val="00F060C4"/>
    <w:rsid w:val="00F0650F"/>
    <w:rsid w:val="00F06EB8"/>
    <w:rsid w:val="00F07D6D"/>
    <w:rsid w:val="00F07D9B"/>
    <w:rsid w:val="00F1020B"/>
    <w:rsid w:val="00F111C3"/>
    <w:rsid w:val="00F12DF5"/>
    <w:rsid w:val="00F133AB"/>
    <w:rsid w:val="00F13B34"/>
    <w:rsid w:val="00F13E87"/>
    <w:rsid w:val="00F14027"/>
    <w:rsid w:val="00F14F68"/>
    <w:rsid w:val="00F17A03"/>
    <w:rsid w:val="00F20004"/>
    <w:rsid w:val="00F204BD"/>
    <w:rsid w:val="00F20DC2"/>
    <w:rsid w:val="00F213CC"/>
    <w:rsid w:val="00F224CF"/>
    <w:rsid w:val="00F230B8"/>
    <w:rsid w:val="00F232A7"/>
    <w:rsid w:val="00F27883"/>
    <w:rsid w:val="00F27C58"/>
    <w:rsid w:val="00F27FD7"/>
    <w:rsid w:val="00F30624"/>
    <w:rsid w:val="00F3585D"/>
    <w:rsid w:val="00F3599F"/>
    <w:rsid w:val="00F36908"/>
    <w:rsid w:val="00F37EF9"/>
    <w:rsid w:val="00F43B90"/>
    <w:rsid w:val="00F44940"/>
    <w:rsid w:val="00F45211"/>
    <w:rsid w:val="00F46BBE"/>
    <w:rsid w:val="00F51741"/>
    <w:rsid w:val="00F51848"/>
    <w:rsid w:val="00F52D14"/>
    <w:rsid w:val="00F53684"/>
    <w:rsid w:val="00F53690"/>
    <w:rsid w:val="00F53765"/>
    <w:rsid w:val="00F539DC"/>
    <w:rsid w:val="00F55EC0"/>
    <w:rsid w:val="00F6085C"/>
    <w:rsid w:val="00F613A1"/>
    <w:rsid w:val="00F614EE"/>
    <w:rsid w:val="00F618DF"/>
    <w:rsid w:val="00F61ABB"/>
    <w:rsid w:val="00F63B1F"/>
    <w:rsid w:val="00F65FFA"/>
    <w:rsid w:val="00F6653A"/>
    <w:rsid w:val="00F66A84"/>
    <w:rsid w:val="00F66EAD"/>
    <w:rsid w:val="00F67525"/>
    <w:rsid w:val="00F67848"/>
    <w:rsid w:val="00F67D62"/>
    <w:rsid w:val="00F7168A"/>
    <w:rsid w:val="00F730B7"/>
    <w:rsid w:val="00F747AF"/>
    <w:rsid w:val="00F76A8F"/>
    <w:rsid w:val="00F82898"/>
    <w:rsid w:val="00F83FB1"/>
    <w:rsid w:val="00F8440A"/>
    <w:rsid w:val="00F84ED7"/>
    <w:rsid w:val="00F85710"/>
    <w:rsid w:val="00F91F5E"/>
    <w:rsid w:val="00F94C04"/>
    <w:rsid w:val="00FA0229"/>
    <w:rsid w:val="00FA1541"/>
    <w:rsid w:val="00FA28DC"/>
    <w:rsid w:val="00FA3324"/>
    <w:rsid w:val="00FB0BC1"/>
    <w:rsid w:val="00FB26F1"/>
    <w:rsid w:val="00FB3078"/>
    <w:rsid w:val="00FB6EE7"/>
    <w:rsid w:val="00FC06F5"/>
    <w:rsid w:val="00FC155C"/>
    <w:rsid w:val="00FC22D4"/>
    <w:rsid w:val="00FC304D"/>
    <w:rsid w:val="00FC48A7"/>
    <w:rsid w:val="00FC55D9"/>
    <w:rsid w:val="00FC5AF8"/>
    <w:rsid w:val="00FD1B7E"/>
    <w:rsid w:val="00FD1ED0"/>
    <w:rsid w:val="00FD2EB6"/>
    <w:rsid w:val="00FD39B2"/>
    <w:rsid w:val="00FD4088"/>
    <w:rsid w:val="00FD43E2"/>
    <w:rsid w:val="00FD5A71"/>
    <w:rsid w:val="00FD648A"/>
    <w:rsid w:val="00FD71DE"/>
    <w:rsid w:val="00FE063B"/>
    <w:rsid w:val="00FE09DA"/>
    <w:rsid w:val="00FE0F87"/>
    <w:rsid w:val="00FE15FC"/>
    <w:rsid w:val="00FE1CCF"/>
    <w:rsid w:val="00FE585D"/>
    <w:rsid w:val="00FE6026"/>
    <w:rsid w:val="00FF1011"/>
    <w:rsid w:val="00FF200B"/>
    <w:rsid w:val="00FF221A"/>
    <w:rsid w:val="00FF6932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36DFB47"/>
  <w15:chartTrackingRefBased/>
  <w15:docId w15:val="{CA9B671E-57DF-43F2-99D1-17B11A91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Title" w:uiPriority="10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797229"/>
    <w:pPr>
      <w:spacing w:before="120" w:after="120"/>
      <w:jc w:val="both"/>
    </w:pPr>
    <w:rPr>
      <w:rFonts w:ascii="Arial" w:hAnsi="Arial"/>
      <w:sz w:val="24"/>
    </w:rPr>
  </w:style>
  <w:style w:type="paragraph" w:styleId="Ttulo1">
    <w:name w:val="heading 1"/>
    <w:aliases w:val="item1"/>
    <w:basedOn w:val="Ttulo2"/>
    <w:next w:val="Pargrafo"/>
    <w:link w:val="Ttulo1Char"/>
    <w:autoRedefine/>
    <w:uiPriority w:val="9"/>
    <w:qFormat/>
    <w:rsid w:val="002A4124"/>
    <w:pPr>
      <w:numPr>
        <w:ilvl w:val="0"/>
      </w:numPr>
      <w:outlineLvl w:val="0"/>
    </w:pPr>
  </w:style>
  <w:style w:type="paragraph" w:styleId="Ttulo2">
    <w:name w:val="heading 2"/>
    <w:basedOn w:val="Normal"/>
    <w:next w:val="Normal"/>
    <w:link w:val="Ttulo2Char"/>
    <w:uiPriority w:val="9"/>
    <w:qFormat/>
    <w:rsid w:val="00797229"/>
    <w:pPr>
      <w:keepNext/>
      <w:keepLines/>
      <w:numPr>
        <w:ilvl w:val="1"/>
        <w:numId w:val="2"/>
      </w:numPr>
      <w:tabs>
        <w:tab w:val="left" w:pos="737"/>
      </w:tabs>
      <w:spacing w:before="80" w:after="80"/>
      <w:outlineLvl w:val="1"/>
    </w:pPr>
    <w:rPr>
      <w:b/>
      <w:color w:val="000080"/>
      <w:sz w:val="28"/>
    </w:rPr>
  </w:style>
  <w:style w:type="paragraph" w:styleId="Ttulo3">
    <w:name w:val="heading 3"/>
    <w:aliases w:val="Heading 31"/>
    <w:basedOn w:val="Normal"/>
    <w:next w:val="Normal"/>
    <w:uiPriority w:val="9"/>
    <w:qFormat/>
    <w:rsid w:val="00D30C6C"/>
    <w:pPr>
      <w:keepNext/>
      <w:keepLines/>
      <w:numPr>
        <w:ilvl w:val="2"/>
        <w:numId w:val="2"/>
      </w:numPr>
      <w:spacing w:before="80" w:after="80"/>
      <w:ind w:left="567" w:firstLine="0"/>
      <w:outlineLvl w:val="2"/>
    </w:pPr>
    <w:rPr>
      <w:color w:val="000080"/>
      <w:sz w:val="28"/>
      <w:lang w:val="pt-PT"/>
    </w:rPr>
  </w:style>
  <w:style w:type="paragraph" w:styleId="Ttulo4">
    <w:name w:val="heading 4"/>
    <w:basedOn w:val="Normal"/>
    <w:next w:val="Normal"/>
    <w:qFormat/>
    <w:rsid w:val="00797229"/>
    <w:pPr>
      <w:keepNext/>
      <w:numPr>
        <w:ilvl w:val="3"/>
        <w:numId w:val="2"/>
      </w:numPr>
      <w:tabs>
        <w:tab w:val="left" w:pos="1134"/>
      </w:tabs>
      <w:spacing w:before="240" w:after="60"/>
      <w:outlineLvl w:val="3"/>
    </w:pPr>
    <w:rPr>
      <w:bCs/>
      <w:color w:val="000080"/>
      <w:sz w:val="28"/>
      <w:szCs w:val="28"/>
    </w:rPr>
  </w:style>
  <w:style w:type="paragraph" w:styleId="Ttulo5">
    <w:name w:val="heading 5"/>
    <w:basedOn w:val="Normal"/>
    <w:next w:val="Normal"/>
    <w:rsid w:val="00797229"/>
    <w:pPr>
      <w:keepNext/>
      <w:numPr>
        <w:ilvl w:val="4"/>
        <w:numId w:val="2"/>
      </w:numPr>
      <w:spacing w:before="100" w:after="100"/>
      <w:outlineLvl w:val="4"/>
    </w:pPr>
    <w:rPr>
      <w:rFonts w:cs="Tahoma"/>
      <w:b/>
      <w:color w:val="000080"/>
    </w:rPr>
  </w:style>
  <w:style w:type="paragraph" w:styleId="Ttulo6">
    <w:name w:val="heading 6"/>
    <w:basedOn w:val="Normal"/>
    <w:next w:val="Normal"/>
    <w:rsid w:val="00797229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rsid w:val="00797229"/>
    <w:pPr>
      <w:numPr>
        <w:ilvl w:val="6"/>
        <w:numId w:val="2"/>
      </w:numPr>
      <w:spacing w:before="240" w:after="60"/>
      <w:outlineLvl w:val="6"/>
    </w:pPr>
  </w:style>
  <w:style w:type="paragraph" w:styleId="Ttulo8">
    <w:name w:val="heading 8"/>
    <w:aliases w:val="Heading 81"/>
    <w:basedOn w:val="Normal"/>
    <w:next w:val="Normal"/>
    <w:qFormat/>
    <w:rsid w:val="00797229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tulo9">
    <w:name w:val="heading 9"/>
    <w:aliases w:val="Heading 91"/>
    <w:basedOn w:val="Normal"/>
    <w:next w:val="Normal"/>
    <w:qFormat/>
    <w:rsid w:val="00797229"/>
    <w:pPr>
      <w:numPr>
        <w:ilvl w:val="8"/>
        <w:numId w:val="2"/>
      </w:numPr>
      <w:spacing w:before="240" w:after="60"/>
      <w:outlineLvl w:val="8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CD51D1"/>
    <w:rPr>
      <w:rFonts w:ascii="Arial" w:hAnsi="Arial"/>
      <w:b/>
      <w:color w:val="000080"/>
      <w:sz w:val="28"/>
    </w:rPr>
  </w:style>
  <w:style w:type="paragraph" w:customStyle="1" w:styleId="Pargrafo">
    <w:name w:val="Parágrafo"/>
    <w:basedOn w:val="Normal"/>
    <w:rsid w:val="00552C83"/>
    <w:pPr>
      <w:spacing w:before="0" w:after="240"/>
      <w:ind w:firstLine="1418"/>
    </w:pPr>
    <w:rPr>
      <w:snapToGrid w:val="0"/>
    </w:rPr>
  </w:style>
  <w:style w:type="paragraph" w:customStyle="1" w:styleId="Textodemacro1">
    <w:name w:val="Texto de macro1"/>
    <w:basedOn w:val="FASE"/>
    <w:next w:val="Normal"/>
    <w:rsid w:val="00797229"/>
    <w:rPr>
      <w:rFonts w:ascii="Arial" w:hAnsi="Arial"/>
      <w:b w:val="0"/>
    </w:rPr>
  </w:style>
  <w:style w:type="paragraph" w:customStyle="1" w:styleId="FASE">
    <w:name w:val="FASE"/>
    <w:basedOn w:val="Normal"/>
    <w:next w:val="Normal"/>
    <w:rsid w:val="00797229"/>
    <w:rPr>
      <w:rFonts w:ascii="Arial Negrito" w:hAnsi="Arial Negrito"/>
      <w:b/>
      <w:smallCaps/>
      <w:color w:val="000080"/>
      <w:sz w:val="28"/>
    </w:rPr>
  </w:style>
  <w:style w:type="paragraph" w:customStyle="1" w:styleId="ATIVIDADE">
    <w:name w:val="ATIVIDADE"/>
    <w:basedOn w:val="FASE"/>
    <w:next w:val="Normal"/>
    <w:rsid w:val="00797229"/>
    <w:rPr>
      <w:rFonts w:ascii="Arial" w:hAnsi="Arial"/>
      <w:b w:val="0"/>
      <w:sz w:val="24"/>
    </w:rPr>
  </w:style>
  <w:style w:type="paragraph" w:customStyle="1" w:styleId="rosto">
    <w:name w:val="rosto"/>
    <w:basedOn w:val="Normal"/>
    <w:link w:val="rostoChar"/>
    <w:rsid w:val="00797229"/>
    <w:pPr>
      <w:spacing w:before="12000"/>
      <w:jc w:val="right"/>
    </w:pPr>
    <w:rPr>
      <w:b/>
      <w:caps/>
      <w:color w:val="00008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ostoChar">
    <w:name w:val="rosto Char"/>
    <w:link w:val="rosto"/>
    <w:rsid w:val="00962302"/>
    <w:rPr>
      <w:rFonts w:ascii="Arial" w:hAnsi="Arial"/>
      <w:b/>
      <w:caps/>
      <w:color w:val="000080"/>
      <w:sz w:val="3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ubatividade">
    <w:name w:val="Subatividade"/>
    <w:basedOn w:val="Normal"/>
    <w:next w:val="Normal"/>
    <w:rsid w:val="00797229"/>
    <w:rPr>
      <w:color w:val="0000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uloQuadro">
    <w:name w:val="Titulo Quadro"/>
    <w:basedOn w:val="Normal"/>
    <w:next w:val="Normal"/>
    <w:link w:val="TituloQuadroChar"/>
    <w:rsid w:val="00797229"/>
    <w:pPr>
      <w:spacing w:before="80" w:after="80"/>
    </w:pPr>
    <w:rPr>
      <w:color w:val="00008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oQuadroChar">
    <w:name w:val="Titulo Quadro Char"/>
    <w:link w:val="TituloQuadro"/>
    <w:rsid w:val="00466346"/>
    <w:rPr>
      <w:rFonts w:ascii="Arial" w:hAnsi="Arial"/>
      <w:color w:val="000080"/>
      <w:sz w:val="2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dicedeilustraes">
    <w:name w:val="table of figures"/>
    <w:basedOn w:val="ndicedeautoridades"/>
    <w:next w:val="Normal"/>
    <w:uiPriority w:val="99"/>
    <w:rsid w:val="00CD3EF9"/>
    <w:pPr>
      <w:ind w:left="480" w:hanging="480"/>
    </w:pPr>
    <w:rPr>
      <w:sz w:val="20"/>
    </w:rPr>
  </w:style>
  <w:style w:type="paragraph" w:styleId="ndicedeautoridades">
    <w:name w:val="table of authorities"/>
    <w:basedOn w:val="Normal"/>
    <w:next w:val="Normal"/>
    <w:rsid w:val="00721F9F"/>
    <w:pPr>
      <w:ind w:left="240" w:hanging="240"/>
    </w:pPr>
  </w:style>
  <w:style w:type="paragraph" w:customStyle="1" w:styleId="TtuloFigura">
    <w:name w:val="Título Figura"/>
    <w:basedOn w:val="TituloQuadro"/>
    <w:next w:val="Normal"/>
    <w:rsid w:val="00797229"/>
    <w:pPr>
      <w:jc w:val="center"/>
    </w:pPr>
  </w:style>
  <w:style w:type="table" w:customStyle="1" w:styleId="Tabela">
    <w:name w:val="Tabela"/>
    <w:basedOn w:val="Tabelanormal"/>
    <w:rsid w:val="00797229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Cabealho">
    <w:name w:val="header"/>
    <w:basedOn w:val="Normal"/>
    <w:link w:val="CabealhoChar"/>
    <w:rsid w:val="007972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1847E9"/>
    <w:rPr>
      <w:rFonts w:ascii="Arial" w:hAnsi="Arial"/>
      <w:sz w:val="24"/>
    </w:rPr>
  </w:style>
  <w:style w:type="paragraph" w:styleId="Rodap">
    <w:name w:val="footer"/>
    <w:aliases w:val="Footer1"/>
    <w:basedOn w:val="Normal"/>
    <w:link w:val="RodapChar"/>
    <w:uiPriority w:val="99"/>
    <w:rsid w:val="00797229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Footer1 Char"/>
    <w:link w:val="Rodap"/>
    <w:uiPriority w:val="99"/>
    <w:rsid w:val="00B662A7"/>
    <w:rPr>
      <w:rFonts w:ascii="Arial" w:hAnsi="Arial"/>
      <w:sz w:val="24"/>
      <w:lang w:val="pt-BR" w:eastAsia="pt-BR" w:bidi="ar-SA"/>
    </w:rPr>
  </w:style>
  <w:style w:type="paragraph" w:customStyle="1" w:styleId="Ttulofigura0">
    <w:name w:val="Título figura"/>
    <w:basedOn w:val="Normal"/>
    <w:rsid w:val="00552C83"/>
    <w:pPr>
      <w:jc w:val="center"/>
    </w:pPr>
  </w:style>
  <w:style w:type="paragraph" w:customStyle="1" w:styleId="Ttuloquadro">
    <w:name w:val="Título quadro"/>
    <w:basedOn w:val="Normal"/>
    <w:next w:val="Normal"/>
    <w:rsid w:val="00552C83"/>
    <w:pPr>
      <w:keepNext/>
      <w:ind w:left="1418" w:hanging="1418"/>
    </w:pPr>
    <w:rPr>
      <w:color w:val="0000FF"/>
      <w:sz w:val="18"/>
    </w:rPr>
  </w:style>
  <w:style w:type="paragraph" w:styleId="Recuodecorpodetexto">
    <w:name w:val="Body Text Indent"/>
    <w:basedOn w:val="Normal"/>
    <w:rsid w:val="00552C83"/>
    <w:rPr>
      <w:color w:val="FF0000"/>
    </w:rPr>
  </w:style>
  <w:style w:type="paragraph" w:styleId="Corpodetexto">
    <w:name w:val="Body Text"/>
    <w:basedOn w:val="Normal"/>
    <w:rsid w:val="00552C83"/>
    <w:rPr>
      <w:color w:val="FF0000"/>
    </w:rPr>
  </w:style>
  <w:style w:type="character" w:styleId="Refdecomentrio">
    <w:name w:val="annotation reference"/>
    <w:rsid w:val="00602F09"/>
    <w:rPr>
      <w:sz w:val="16"/>
      <w:szCs w:val="16"/>
    </w:rPr>
  </w:style>
  <w:style w:type="paragraph" w:styleId="Remissivo3">
    <w:name w:val="index 3"/>
    <w:basedOn w:val="Normal"/>
    <w:next w:val="Normal"/>
    <w:autoRedefine/>
    <w:semiHidden/>
    <w:rsid w:val="00552C83"/>
    <w:pPr>
      <w:ind w:left="660" w:hanging="220"/>
    </w:pPr>
  </w:style>
  <w:style w:type="paragraph" w:customStyle="1" w:styleId="bibliografia">
    <w:name w:val="bibliografia"/>
    <w:basedOn w:val="Normal"/>
    <w:rsid w:val="00552C83"/>
    <w:pPr>
      <w:ind w:left="284" w:hanging="284"/>
    </w:pPr>
  </w:style>
  <w:style w:type="paragraph" w:styleId="Sumrio1">
    <w:name w:val="toc 1"/>
    <w:basedOn w:val="Normal"/>
    <w:next w:val="Normal"/>
    <w:autoRedefine/>
    <w:uiPriority w:val="39"/>
    <w:rsid w:val="001661F4"/>
    <w:pPr>
      <w:tabs>
        <w:tab w:val="left" w:pos="426"/>
        <w:tab w:val="right" w:leader="dot" w:pos="9072"/>
      </w:tabs>
    </w:pPr>
    <w:rPr>
      <w:sz w:val="20"/>
    </w:rPr>
  </w:style>
  <w:style w:type="paragraph" w:styleId="Sumrio2">
    <w:name w:val="toc 2"/>
    <w:basedOn w:val="Normal"/>
    <w:next w:val="Normal"/>
    <w:autoRedefine/>
    <w:uiPriority w:val="39"/>
    <w:rsid w:val="00CD3EF9"/>
    <w:pPr>
      <w:tabs>
        <w:tab w:val="left" w:pos="880"/>
        <w:tab w:val="right" w:leader="dot" w:pos="9072"/>
      </w:tabs>
      <w:ind w:left="220"/>
    </w:pPr>
    <w:rPr>
      <w:rFonts w:cs="Tahoma"/>
      <w:noProof/>
      <w:sz w:val="20"/>
      <w:szCs w:val="22"/>
    </w:rPr>
  </w:style>
  <w:style w:type="paragraph" w:styleId="Sumrio3">
    <w:name w:val="toc 3"/>
    <w:basedOn w:val="Normal"/>
    <w:next w:val="Normal"/>
    <w:autoRedefine/>
    <w:uiPriority w:val="39"/>
    <w:rsid w:val="00CD3EF9"/>
    <w:pPr>
      <w:tabs>
        <w:tab w:val="right" w:leader="dot" w:pos="9072"/>
      </w:tabs>
      <w:ind w:left="440"/>
    </w:pPr>
    <w:rPr>
      <w:sz w:val="20"/>
    </w:rPr>
  </w:style>
  <w:style w:type="paragraph" w:styleId="Sumrio7">
    <w:name w:val="toc 7"/>
    <w:basedOn w:val="Normal"/>
    <w:next w:val="Normal"/>
    <w:autoRedefine/>
    <w:uiPriority w:val="39"/>
    <w:rsid w:val="00552C83"/>
    <w:pPr>
      <w:ind w:left="1320"/>
    </w:pPr>
  </w:style>
  <w:style w:type="paragraph" w:styleId="Sumrio9">
    <w:name w:val="toc 9"/>
    <w:basedOn w:val="Normal"/>
    <w:next w:val="Normal"/>
    <w:autoRedefine/>
    <w:uiPriority w:val="39"/>
    <w:rsid w:val="00552C83"/>
    <w:pPr>
      <w:ind w:left="1760"/>
    </w:pPr>
  </w:style>
  <w:style w:type="paragraph" w:styleId="Recuodecorpodetexto2">
    <w:name w:val="Body Text Indent 2"/>
    <w:basedOn w:val="Normal"/>
    <w:rsid w:val="00552C83"/>
    <w:pPr>
      <w:ind w:left="993" w:hanging="285"/>
    </w:pPr>
  </w:style>
  <w:style w:type="paragraph" w:styleId="Recuodecorpodetexto3">
    <w:name w:val="Body Text Indent 3"/>
    <w:basedOn w:val="Normal"/>
    <w:rsid w:val="00552C83"/>
    <w:pPr>
      <w:ind w:left="993" w:hanging="284"/>
    </w:pPr>
  </w:style>
  <w:style w:type="paragraph" w:customStyle="1" w:styleId="font0">
    <w:name w:val="font0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paragraph" w:customStyle="1" w:styleId="font5">
    <w:name w:val="font5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character" w:styleId="Hyperlink">
    <w:name w:val="Hyperlink"/>
    <w:uiPriority w:val="99"/>
    <w:rsid w:val="00552C83"/>
    <w:rPr>
      <w:color w:val="0000FF"/>
      <w:u w:val="single"/>
    </w:rPr>
  </w:style>
  <w:style w:type="character" w:styleId="HiperlinkVisitado">
    <w:name w:val="FollowedHyperlink"/>
    <w:rsid w:val="00552C83"/>
    <w:rPr>
      <w:color w:val="800080"/>
      <w:u w:val="single"/>
    </w:rPr>
  </w:style>
  <w:style w:type="character" w:styleId="Nmerodepgina">
    <w:name w:val="page number"/>
    <w:basedOn w:val="Fontepargpadro"/>
    <w:rsid w:val="00552C83"/>
  </w:style>
  <w:style w:type="paragraph" w:styleId="Corpodetexto2">
    <w:name w:val="Body Text 2"/>
    <w:basedOn w:val="Normal"/>
    <w:rsid w:val="00552C83"/>
    <w:rPr>
      <w:color w:val="008000"/>
    </w:rPr>
  </w:style>
  <w:style w:type="paragraph" w:styleId="Corpodetexto3">
    <w:name w:val="Body Text 3"/>
    <w:basedOn w:val="Normal"/>
    <w:rsid w:val="00552C83"/>
    <w:rPr>
      <w:color w:val="008080"/>
    </w:rPr>
  </w:style>
  <w:style w:type="character" w:styleId="VarivelHTML">
    <w:name w:val="HTML Variable"/>
    <w:rsid w:val="00552C83"/>
    <w:rPr>
      <w:i/>
      <w:iCs/>
    </w:rPr>
  </w:style>
  <w:style w:type="paragraph" w:customStyle="1" w:styleId="xl24">
    <w:name w:val="xl24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5">
    <w:name w:val="xl25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6">
    <w:name w:val="xl26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7">
    <w:name w:val="xl27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8">
    <w:name w:val="xl28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9">
    <w:name w:val="xl29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0">
    <w:name w:val="xl30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1">
    <w:name w:val="xl31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4">
    <w:name w:val="xl34"/>
    <w:basedOn w:val="Normal"/>
    <w:rsid w:val="00552C83"/>
    <w:pPr>
      <w:spacing w:before="100" w:beforeAutospacing="1" w:after="100" w:afterAutospacing="1"/>
      <w:jc w:val="right"/>
    </w:pPr>
    <w:rPr>
      <w:rFonts w:ascii="Arial Unicode MS" w:eastAsia="Arial Unicode MS" w:hAnsi="Arial Unicode MS" w:cs="Tahoma"/>
      <w:szCs w:val="24"/>
    </w:rPr>
  </w:style>
  <w:style w:type="paragraph" w:customStyle="1" w:styleId="xl35">
    <w:name w:val="xl35"/>
    <w:basedOn w:val="Normal"/>
    <w:rsid w:val="00552C83"/>
    <w:pP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trao">
    <w:name w:val="traço"/>
    <w:basedOn w:val="Normal"/>
    <w:next w:val="Normal"/>
    <w:link w:val="traoCharChar"/>
    <w:rsid w:val="00552C83"/>
    <w:pPr>
      <w:numPr>
        <w:numId w:val="1"/>
      </w:numPr>
    </w:pPr>
  </w:style>
  <w:style w:type="character" w:customStyle="1" w:styleId="traoCharChar">
    <w:name w:val="traço Char Char"/>
    <w:link w:val="trao"/>
    <w:rsid w:val="0052039E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rsid w:val="001C740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66A24"/>
    <w:rPr>
      <w:rFonts w:ascii="Tahoma" w:hAnsi="Tahoma" w:cs="Tahoma"/>
      <w:sz w:val="16"/>
      <w:szCs w:val="16"/>
    </w:rPr>
  </w:style>
  <w:style w:type="paragraph" w:customStyle="1" w:styleId="Tituloquadro0">
    <w:name w:val="Titulo quadro"/>
    <w:basedOn w:val="Normal"/>
    <w:next w:val="Normal"/>
    <w:autoRedefine/>
    <w:rsid w:val="00552C83"/>
    <w:pPr>
      <w:keepNext/>
      <w:ind w:left="1418" w:hanging="1418"/>
    </w:pPr>
    <w:rPr>
      <w:color w:val="0000FF"/>
      <w:sz w:val="18"/>
    </w:rPr>
  </w:style>
  <w:style w:type="paragraph" w:styleId="Legenda">
    <w:name w:val="caption"/>
    <w:basedOn w:val="Normal"/>
    <w:next w:val="Normal"/>
    <w:qFormat/>
    <w:rsid w:val="004E7E6D"/>
    <w:pPr>
      <w:spacing w:line="360" w:lineRule="auto"/>
      <w:jc w:val="center"/>
    </w:pPr>
    <w:rPr>
      <w:bCs/>
    </w:rPr>
  </w:style>
  <w:style w:type="table" w:styleId="Tabelacomgrade">
    <w:name w:val="Table Grid"/>
    <w:basedOn w:val="Tabelanormal"/>
    <w:rsid w:val="005D789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11ptNegritoBrancoCentralizadoAntes0ptDepoisde">
    <w:name w:val="Estilo 11 pt Negrito Branco Centralizado Antes:  0 pt Depois de..."/>
    <w:basedOn w:val="Normal"/>
    <w:rsid w:val="00797229"/>
    <w:pPr>
      <w:spacing w:before="0" w:after="0"/>
      <w:jc w:val="center"/>
    </w:pPr>
    <w:rPr>
      <w:b/>
      <w:bCs/>
      <w:color w:val="FFFFFF"/>
      <w:sz w:val="22"/>
    </w:rPr>
  </w:style>
  <w:style w:type="paragraph" w:customStyle="1" w:styleId="Tabela1">
    <w:name w:val="Tabela1"/>
    <w:basedOn w:val="Estilo11ptNegritoBrancoCentralizadoAntes0ptDepoisde"/>
    <w:autoRedefine/>
    <w:rsid w:val="00797229"/>
    <w:rPr>
      <w:b w:val="0"/>
    </w:rPr>
  </w:style>
  <w:style w:type="paragraph" w:customStyle="1" w:styleId="Tabela2">
    <w:name w:val="Tabela 2"/>
    <w:basedOn w:val="Normal"/>
    <w:rsid w:val="00797229"/>
    <w:pPr>
      <w:spacing w:before="0" w:after="0"/>
      <w:jc w:val="center"/>
    </w:pPr>
    <w:rPr>
      <w:sz w:val="22"/>
      <w:szCs w:val="22"/>
    </w:rPr>
  </w:style>
  <w:style w:type="paragraph" w:customStyle="1" w:styleId="Texto">
    <w:name w:val="Texto"/>
    <w:basedOn w:val="Normal"/>
    <w:rsid w:val="002F6332"/>
    <w:pPr>
      <w:spacing w:before="0"/>
      <w:ind w:firstLine="851"/>
    </w:pPr>
  </w:style>
  <w:style w:type="paragraph" w:customStyle="1" w:styleId="ndice">
    <w:name w:val="Índice"/>
    <w:basedOn w:val="Normal"/>
    <w:rsid w:val="002F6332"/>
    <w:pPr>
      <w:widowControl w:val="0"/>
      <w:tabs>
        <w:tab w:val="left" w:leader="dot" w:pos="7655"/>
        <w:tab w:val="right" w:pos="8221"/>
      </w:tabs>
      <w:spacing w:before="0" w:after="0"/>
    </w:pPr>
    <w:rPr>
      <w:snapToGrid w:val="0"/>
    </w:rPr>
  </w:style>
  <w:style w:type="paragraph" w:customStyle="1" w:styleId="Rostosemindice">
    <w:name w:val="Rosto sem indice"/>
    <w:basedOn w:val="rosto"/>
    <w:next w:val="Normal"/>
    <w:rsid w:val="00797229"/>
  </w:style>
  <w:style w:type="paragraph" w:customStyle="1" w:styleId="Fontequadro">
    <w:name w:val="Fonte quadro"/>
    <w:basedOn w:val="Normal"/>
    <w:rsid w:val="00797229"/>
    <w:pPr>
      <w:spacing w:before="0"/>
    </w:pPr>
    <w:rPr>
      <w:sz w:val="18"/>
    </w:rPr>
  </w:style>
  <w:style w:type="paragraph" w:customStyle="1" w:styleId="Fonte">
    <w:name w:val="Fonte"/>
    <w:basedOn w:val="Normal"/>
    <w:rsid w:val="00797229"/>
    <w:pPr>
      <w:spacing w:before="0"/>
    </w:pPr>
    <w:rPr>
      <w:sz w:val="18"/>
    </w:rPr>
  </w:style>
  <w:style w:type="paragraph" w:customStyle="1" w:styleId="Marcador">
    <w:name w:val="Marcador"/>
    <w:basedOn w:val="Normal"/>
    <w:rsid w:val="00711AE3"/>
    <w:pPr>
      <w:spacing w:before="0" w:after="240"/>
      <w:ind w:left="1701" w:hanging="283"/>
    </w:pPr>
    <w:rPr>
      <w:spacing w:val="6"/>
    </w:rPr>
  </w:style>
  <w:style w:type="paragraph" w:customStyle="1" w:styleId="BOLINHA">
    <w:name w:val="BOLINHA"/>
    <w:basedOn w:val="Normal"/>
    <w:rsid w:val="00711AE3"/>
    <w:pPr>
      <w:spacing w:before="0" w:after="240"/>
      <w:ind w:left="1702" w:hanging="284"/>
    </w:pPr>
    <w:rPr>
      <w:spacing w:val="6"/>
    </w:rPr>
  </w:style>
  <w:style w:type="paragraph" w:styleId="Lista">
    <w:name w:val="List"/>
    <w:basedOn w:val="Normal"/>
    <w:rsid w:val="00711AE3"/>
    <w:pPr>
      <w:ind w:left="283" w:hanging="283"/>
      <w:contextualSpacing/>
    </w:pPr>
  </w:style>
  <w:style w:type="paragraph" w:styleId="Textodenotaderodap">
    <w:name w:val="footnote text"/>
    <w:basedOn w:val="Normal"/>
    <w:link w:val="TextodenotaderodapChar"/>
    <w:uiPriority w:val="99"/>
    <w:rsid w:val="00CF1A39"/>
    <w:rPr>
      <w:sz w:val="20"/>
    </w:rPr>
  </w:style>
  <w:style w:type="character" w:customStyle="1" w:styleId="TextodenotaderodapChar">
    <w:name w:val="Texto de nota de rodapé Char"/>
    <w:link w:val="Textodenotaderodap"/>
    <w:uiPriority w:val="99"/>
    <w:rsid w:val="00CF1A39"/>
    <w:rPr>
      <w:rFonts w:ascii="Arial" w:hAnsi="Arial"/>
    </w:rPr>
  </w:style>
  <w:style w:type="character" w:styleId="Refdenotaderodap">
    <w:name w:val="footnote reference"/>
    <w:uiPriority w:val="99"/>
    <w:rsid w:val="00CF1A39"/>
    <w:rPr>
      <w:vertAlign w:val="superscript"/>
    </w:rPr>
  </w:style>
  <w:style w:type="table" w:customStyle="1" w:styleId="Tabela20">
    <w:name w:val="Tabela2"/>
    <w:basedOn w:val="Tabelanormal"/>
    <w:rsid w:val="007978D4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table" w:customStyle="1" w:styleId="Tabela3">
    <w:name w:val="Tabela3"/>
    <w:basedOn w:val="Tabelanormal"/>
    <w:rsid w:val="006A628B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Sumrio4">
    <w:name w:val="toc 4"/>
    <w:basedOn w:val="Normal"/>
    <w:next w:val="Normal"/>
    <w:autoRedefine/>
    <w:uiPriority w:val="39"/>
    <w:unhideWhenUsed/>
    <w:rsid w:val="00CD3EF9"/>
    <w:pPr>
      <w:spacing w:before="0" w:after="100" w:line="276" w:lineRule="auto"/>
      <w:ind w:left="660"/>
      <w:jc w:val="left"/>
    </w:pPr>
    <w:rPr>
      <w:sz w:val="20"/>
      <w:szCs w:val="22"/>
    </w:rPr>
  </w:style>
  <w:style w:type="paragraph" w:styleId="Sumrio5">
    <w:name w:val="toc 5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umrio6">
    <w:name w:val="toc 6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PargrafodaLista">
    <w:name w:val="List Paragraph"/>
    <w:basedOn w:val="Normal"/>
    <w:link w:val="PargrafodaListaChar"/>
    <w:uiPriority w:val="34"/>
    <w:qFormat/>
    <w:rsid w:val="00211C9E"/>
    <w:pPr>
      <w:spacing w:before="0" w:after="0" w:line="360" w:lineRule="auto"/>
      <w:ind w:firstLine="709"/>
    </w:pPr>
  </w:style>
  <w:style w:type="character" w:customStyle="1" w:styleId="PargrafodaListaChar">
    <w:name w:val="Parágrafo da Lista Char"/>
    <w:link w:val="PargrafodaLista"/>
    <w:uiPriority w:val="99"/>
    <w:rsid w:val="002C58E1"/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uiPriority w:val="10"/>
    <w:rsid w:val="00211C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11C9E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485B4C"/>
    <w:pPr>
      <w:numPr>
        <w:numId w:val="0"/>
      </w:numPr>
      <w:tabs>
        <w:tab w:val="clear" w:pos="737"/>
      </w:tabs>
      <w:spacing w:before="240" w:after="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character" w:styleId="Forte">
    <w:name w:val="Strong"/>
    <w:uiPriority w:val="22"/>
    <w:qFormat/>
    <w:rsid w:val="00C45111"/>
    <w:rPr>
      <w:b/>
      <w:bCs/>
    </w:rPr>
  </w:style>
  <w:style w:type="table" w:styleId="TabeladeGrade5Escura-nfase2">
    <w:name w:val="Grid Table 5 Dark Accent 2"/>
    <w:basedOn w:val="Tabelanormal"/>
    <w:uiPriority w:val="50"/>
    <w:rsid w:val="00C451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eladeGrade4-nfase2">
    <w:name w:val="Grid Table 4 Accent 2"/>
    <w:basedOn w:val="Tabelanormal"/>
    <w:uiPriority w:val="49"/>
    <w:rsid w:val="00C4511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Figura">
    <w:name w:val="Figura"/>
    <w:basedOn w:val="PargrafodaLista"/>
    <w:next w:val="Pargrafo"/>
    <w:link w:val="FiguraChar"/>
    <w:rsid w:val="002C58E1"/>
    <w:pPr>
      <w:numPr>
        <w:numId w:val="5"/>
      </w:numPr>
    </w:pPr>
    <w:rPr>
      <w:noProof/>
    </w:rPr>
  </w:style>
  <w:style w:type="character" w:customStyle="1" w:styleId="FiguraChar">
    <w:name w:val="Figura Char"/>
    <w:link w:val="Figura"/>
    <w:rsid w:val="002C58E1"/>
    <w:rPr>
      <w:rFonts w:ascii="Arial" w:hAnsi="Arial"/>
      <w:noProof/>
      <w:sz w:val="24"/>
    </w:rPr>
  </w:style>
  <w:style w:type="paragraph" w:customStyle="1" w:styleId="TabelaN">
    <w:name w:val="Tabela N"/>
    <w:basedOn w:val="PargrafodaLista"/>
    <w:link w:val="TabelaNChar"/>
    <w:rsid w:val="002C58E1"/>
    <w:pPr>
      <w:numPr>
        <w:numId w:val="6"/>
      </w:numPr>
    </w:pPr>
    <w:rPr>
      <w:noProof/>
    </w:rPr>
  </w:style>
  <w:style w:type="character" w:customStyle="1" w:styleId="TabelaNChar">
    <w:name w:val="Tabela N Char"/>
    <w:link w:val="TabelaN"/>
    <w:rsid w:val="002C58E1"/>
    <w:rPr>
      <w:rFonts w:ascii="Arial" w:hAnsi="Arial"/>
      <w:noProof/>
      <w:sz w:val="24"/>
    </w:rPr>
  </w:style>
  <w:style w:type="paragraph" w:styleId="Remissivo1">
    <w:name w:val="index 1"/>
    <w:basedOn w:val="Normal"/>
    <w:next w:val="Normal"/>
    <w:autoRedefine/>
    <w:rsid w:val="00CD3EF9"/>
    <w:pPr>
      <w:ind w:left="240" w:hanging="240"/>
    </w:pPr>
    <w:rPr>
      <w:sz w:val="20"/>
    </w:rPr>
  </w:style>
  <w:style w:type="paragraph" w:styleId="Textodecomentrio">
    <w:name w:val="annotation text"/>
    <w:basedOn w:val="Normal"/>
    <w:link w:val="TextodecomentrioChar"/>
    <w:rsid w:val="00602F09"/>
    <w:rPr>
      <w:sz w:val="20"/>
    </w:rPr>
  </w:style>
  <w:style w:type="character" w:customStyle="1" w:styleId="TextodecomentrioChar">
    <w:name w:val="Texto de comentário Char"/>
    <w:link w:val="Textodecomentrio"/>
    <w:rsid w:val="00602F09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602F09"/>
    <w:rPr>
      <w:b/>
      <w:bCs/>
    </w:rPr>
  </w:style>
  <w:style w:type="character" w:customStyle="1" w:styleId="AssuntodocomentrioChar">
    <w:name w:val="Assunto do comentário Char"/>
    <w:link w:val="Assuntodocomentrio"/>
    <w:rsid w:val="00602F09"/>
    <w:rPr>
      <w:rFonts w:ascii="Arial" w:hAnsi="Arial"/>
      <w:b/>
      <w:bCs/>
    </w:rPr>
  </w:style>
  <w:style w:type="paragraph" w:customStyle="1" w:styleId="AnexoNmero">
    <w:name w:val="Anexo Número"/>
    <w:basedOn w:val="Normal"/>
    <w:link w:val="AnexoNmeroChar"/>
    <w:qFormat/>
    <w:rsid w:val="00FF6932"/>
    <w:pPr>
      <w:numPr>
        <w:numId w:val="30"/>
      </w:numPr>
      <w:spacing w:line="360" w:lineRule="auto"/>
      <w:jc w:val="center"/>
    </w:pPr>
    <w:rPr>
      <w:b/>
      <w:color w:val="000080"/>
      <w:sz w:val="32"/>
      <w:szCs w:val="32"/>
    </w:rPr>
  </w:style>
  <w:style w:type="character" w:customStyle="1" w:styleId="AnexoNmeroChar">
    <w:name w:val="Anexo Número Char"/>
    <w:link w:val="AnexoNmero"/>
    <w:rsid w:val="00FF6932"/>
    <w:rPr>
      <w:rFonts w:ascii="Arial" w:hAnsi="Arial"/>
      <w:b/>
      <w:color w:val="000080"/>
      <w:sz w:val="32"/>
      <w:szCs w:val="32"/>
    </w:rPr>
  </w:style>
  <w:style w:type="paragraph" w:customStyle="1" w:styleId="AnexoTexto">
    <w:name w:val="Anexo Texto"/>
    <w:basedOn w:val="Normal"/>
    <w:link w:val="AnexoTextoChar"/>
    <w:rsid w:val="006B0EA1"/>
    <w:pPr>
      <w:jc w:val="center"/>
    </w:pPr>
    <w:rPr>
      <w:b/>
      <w:color w:val="000080"/>
      <w:sz w:val="32"/>
      <w:szCs w:val="32"/>
    </w:rPr>
  </w:style>
  <w:style w:type="character" w:customStyle="1" w:styleId="AnexoTextoChar">
    <w:name w:val="Anexo Texto Char"/>
    <w:link w:val="AnexoTexto"/>
    <w:rsid w:val="006B0EA1"/>
    <w:rPr>
      <w:rFonts w:ascii="Arial" w:hAnsi="Arial"/>
      <w:b/>
      <w:color w:val="000080"/>
      <w:sz w:val="32"/>
      <w:szCs w:val="32"/>
    </w:rPr>
  </w:style>
  <w:style w:type="table" w:styleId="SombreamentoMdio2-nfase2">
    <w:name w:val="Medium Shading 2 Accent 2"/>
    <w:basedOn w:val="Tabelanormal"/>
    <w:uiPriority w:val="64"/>
    <w:rsid w:val="001806F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CD4C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adeMdia1-nfase2">
    <w:name w:val="Medium Grid 1 Accent 2"/>
    <w:basedOn w:val="Tabelanormal"/>
    <w:uiPriority w:val="67"/>
    <w:rsid w:val="00CD4C1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eladeGrade2-nfase2">
    <w:name w:val="Grid Table 2 Accent 2"/>
    <w:basedOn w:val="Tabelanormal"/>
    <w:uiPriority w:val="47"/>
    <w:rsid w:val="00C4278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elaclssica2">
    <w:name w:val="Table Classic 2"/>
    <w:basedOn w:val="Tabelanormal"/>
    <w:rsid w:val="00DC72CD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deLista5Escura-nfase2">
    <w:name w:val="List Table 5 Dark Accent 2"/>
    <w:basedOn w:val="Tabelanormal"/>
    <w:uiPriority w:val="50"/>
    <w:rsid w:val="00C74D83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adeMdia3-nfase2">
    <w:name w:val="Medium Grid 3 Accent 2"/>
    <w:basedOn w:val="Tabelanormal"/>
    <w:uiPriority w:val="69"/>
    <w:rsid w:val="005C783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SombreamentoMdio1-nfase4">
    <w:name w:val="Medium Shading 1 Accent 4"/>
    <w:basedOn w:val="Tabelanormal"/>
    <w:uiPriority w:val="63"/>
    <w:rsid w:val="00763B72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e2">
    <w:name w:val="Light List Accent 2"/>
    <w:basedOn w:val="Tabelanormal"/>
    <w:uiPriority w:val="61"/>
    <w:rsid w:val="00C8034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character" w:styleId="MenoPendente">
    <w:name w:val="Unresolved Mention"/>
    <w:uiPriority w:val="99"/>
    <w:semiHidden/>
    <w:unhideWhenUsed/>
    <w:rsid w:val="007957B4"/>
    <w:rPr>
      <w:color w:val="808080"/>
      <w:shd w:val="clear" w:color="auto" w:fill="E6E6E6"/>
    </w:rPr>
  </w:style>
  <w:style w:type="table" w:styleId="TabelaSimples1">
    <w:name w:val="Plain Table 1"/>
    <w:basedOn w:val="Tabelanormal"/>
    <w:uiPriority w:val="41"/>
    <w:rsid w:val="001847E9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nhideWhenUsed/>
    <w:rsid w:val="00D66A24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nfase">
    <w:name w:val="Emphasis"/>
    <w:uiPriority w:val="20"/>
    <w:qFormat/>
    <w:rsid w:val="00D66A24"/>
    <w:rPr>
      <w:i/>
      <w:iCs/>
    </w:rPr>
  </w:style>
  <w:style w:type="character" w:styleId="TextodoEspaoReservado">
    <w:name w:val="Placeholder Text"/>
    <w:uiPriority w:val="99"/>
    <w:semiHidden/>
    <w:rsid w:val="001D5D47"/>
    <w:rPr>
      <w:color w:val="808080"/>
    </w:rPr>
  </w:style>
  <w:style w:type="paragraph" w:styleId="Remissivo2">
    <w:name w:val="index 2"/>
    <w:basedOn w:val="Normal"/>
    <w:next w:val="Normal"/>
    <w:autoRedefine/>
    <w:rsid w:val="00CD3EF9"/>
    <w:pPr>
      <w:ind w:left="480" w:hanging="240"/>
    </w:pPr>
  </w:style>
  <w:style w:type="character" w:customStyle="1" w:styleId="Ttulo1Char">
    <w:name w:val="Título 1 Char"/>
    <w:basedOn w:val="Fontepargpadro"/>
    <w:link w:val="Ttulo1"/>
    <w:uiPriority w:val="9"/>
    <w:rsid w:val="00B44DB6"/>
    <w:rPr>
      <w:rFonts w:ascii="Arial" w:hAnsi="Arial"/>
      <w:b/>
      <w:color w:val="0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399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ERAL\Modelos%20Relat&#243;rios\Engeplus_Codev2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35236-A2CB-4136-B232-124AFC3BE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Engeplus_Codev2.dot</Template>
  <TotalTime>252</TotalTime>
  <Pages>14</Pages>
  <Words>1428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 Asdfasdfasdf</vt:lpstr>
    </vt:vector>
  </TitlesOfParts>
  <Company>MAGNA Engenharia Ltda</Company>
  <LinksUpToDate>false</LinksUpToDate>
  <CharactersWithSpaces>9122</CharactersWithSpaces>
  <SharedDoc>false</SharedDoc>
  <HLinks>
    <vt:vector size="954" baseType="variant">
      <vt:variant>
        <vt:i4>1835060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_Toc512279410</vt:lpwstr>
      </vt:variant>
      <vt:variant>
        <vt:i4>1900596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_Toc512279409</vt:lpwstr>
      </vt:variant>
      <vt:variant>
        <vt:i4>1900596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_Toc512279408</vt:lpwstr>
      </vt:variant>
      <vt:variant>
        <vt:i4>1900596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_Toc512279407</vt:lpwstr>
      </vt:variant>
      <vt:variant>
        <vt:i4>1900596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_Toc512279406</vt:lpwstr>
      </vt:variant>
      <vt:variant>
        <vt:i4>1900596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_Toc512279405</vt:lpwstr>
      </vt:variant>
      <vt:variant>
        <vt:i4>1900596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_Toc512279404</vt:lpwstr>
      </vt:variant>
      <vt:variant>
        <vt:i4>1900596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_Toc512279403</vt:lpwstr>
      </vt:variant>
      <vt:variant>
        <vt:i4>1900596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_Toc512279402</vt:lpwstr>
      </vt:variant>
      <vt:variant>
        <vt:i4>1900596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_Toc512279401</vt:lpwstr>
      </vt:variant>
      <vt:variant>
        <vt:i4>1900596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_Toc512279400</vt:lpwstr>
      </vt:variant>
      <vt:variant>
        <vt:i4>1310771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_Toc512279399</vt:lpwstr>
      </vt:variant>
      <vt:variant>
        <vt:i4>1310771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_Toc512279398</vt:lpwstr>
      </vt:variant>
      <vt:variant>
        <vt:i4>1310771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_Toc512279397</vt:lpwstr>
      </vt:variant>
      <vt:variant>
        <vt:i4>1048624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_Toc512277035</vt:lpwstr>
      </vt:variant>
      <vt:variant>
        <vt:i4>1048624</vt:i4>
      </vt:variant>
      <vt:variant>
        <vt:i4>869</vt:i4>
      </vt:variant>
      <vt:variant>
        <vt:i4>0</vt:i4>
      </vt:variant>
      <vt:variant>
        <vt:i4>5</vt:i4>
      </vt:variant>
      <vt:variant>
        <vt:lpwstr/>
      </vt:variant>
      <vt:variant>
        <vt:lpwstr>_Toc512277034</vt:lpwstr>
      </vt:variant>
      <vt:variant>
        <vt:i4>1048624</vt:i4>
      </vt:variant>
      <vt:variant>
        <vt:i4>863</vt:i4>
      </vt:variant>
      <vt:variant>
        <vt:i4>0</vt:i4>
      </vt:variant>
      <vt:variant>
        <vt:i4>5</vt:i4>
      </vt:variant>
      <vt:variant>
        <vt:lpwstr/>
      </vt:variant>
      <vt:variant>
        <vt:lpwstr>_Toc512277033</vt:lpwstr>
      </vt:variant>
      <vt:variant>
        <vt:i4>1048624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_Toc512277032</vt:lpwstr>
      </vt:variant>
      <vt:variant>
        <vt:i4>1048624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_Toc512277031</vt:lpwstr>
      </vt:variant>
      <vt:variant>
        <vt:i4>1048624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_Toc512277030</vt:lpwstr>
      </vt:variant>
      <vt:variant>
        <vt:i4>1114160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_Toc512277029</vt:lpwstr>
      </vt:variant>
      <vt:variant>
        <vt:i4>1114160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_Toc512277028</vt:lpwstr>
      </vt:variant>
      <vt:variant>
        <vt:i4>1114160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_Toc512277027</vt:lpwstr>
      </vt:variant>
      <vt:variant>
        <vt:i4>1114160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_Toc512277026</vt:lpwstr>
      </vt:variant>
      <vt:variant>
        <vt:i4>1114160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_Toc512277025</vt:lpwstr>
      </vt:variant>
      <vt:variant>
        <vt:i4>1114160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_Toc512277024</vt:lpwstr>
      </vt:variant>
      <vt:variant>
        <vt:i4>1114160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_Toc512277023</vt:lpwstr>
      </vt:variant>
      <vt:variant>
        <vt:i4>1114160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_Toc512277022</vt:lpwstr>
      </vt:variant>
      <vt:variant>
        <vt:i4>1114160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_Toc512277021</vt:lpwstr>
      </vt:variant>
      <vt:variant>
        <vt:i4>1114160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_Toc512277020</vt:lpwstr>
      </vt:variant>
      <vt:variant>
        <vt:i4>1179696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_Toc512277019</vt:lpwstr>
      </vt:variant>
      <vt:variant>
        <vt:i4>1179696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_Toc512277018</vt:lpwstr>
      </vt:variant>
      <vt:variant>
        <vt:i4>1179696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_Toc512277017</vt:lpwstr>
      </vt:variant>
      <vt:variant>
        <vt:i4>1179696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_Toc512277016</vt:lpwstr>
      </vt:variant>
      <vt:variant>
        <vt:i4>1179696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_Toc512277015</vt:lpwstr>
      </vt:variant>
      <vt:variant>
        <vt:i4>1179696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_Toc512277014</vt:lpwstr>
      </vt:variant>
      <vt:variant>
        <vt:i4>1179696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_Toc512277013</vt:lpwstr>
      </vt:variant>
      <vt:variant>
        <vt:i4>1179696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_Toc512277012</vt:lpwstr>
      </vt:variant>
      <vt:variant>
        <vt:i4>1179696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_Toc512277011</vt:lpwstr>
      </vt:variant>
      <vt:variant>
        <vt:i4>1179696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_Toc512277010</vt:lpwstr>
      </vt:variant>
      <vt:variant>
        <vt:i4>1245232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_Toc512277009</vt:lpwstr>
      </vt:variant>
      <vt:variant>
        <vt:i4>1245232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_Toc512277008</vt:lpwstr>
      </vt:variant>
      <vt:variant>
        <vt:i4>1245232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_Toc512277007</vt:lpwstr>
      </vt:variant>
      <vt:variant>
        <vt:i4>1245232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_Toc512277006</vt:lpwstr>
      </vt:variant>
      <vt:variant>
        <vt:i4>1245232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_Toc512277005</vt:lpwstr>
      </vt:variant>
      <vt:variant>
        <vt:i4>1245232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_Toc512277004</vt:lpwstr>
      </vt:variant>
      <vt:variant>
        <vt:i4>1245232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_Toc512277003</vt:lpwstr>
      </vt:variant>
      <vt:variant>
        <vt:i4>1245232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_Toc512277002</vt:lpwstr>
      </vt:variant>
      <vt:variant>
        <vt:i4>1245232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_Toc512277001</vt:lpwstr>
      </vt:variant>
      <vt:variant>
        <vt:i4>1245232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_Toc512277000</vt:lpwstr>
      </vt:variant>
      <vt:variant>
        <vt:i4>1769529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_Toc512276999</vt:lpwstr>
      </vt:variant>
      <vt:variant>
        <vt:i4>1769529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_Toc512276998</vt:lpwstr>
      </vt:variant>
      <vt:variant>
        <vt:i4>1769529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_Toc512276997</vt:lpwstr>
      </vt:variant>
      <vt:variant>
        <vt:i4>1769529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_Toc512276996</vt:lpwstr>
      </vt:variant>
      <vt:variant>
        <vt:i4>1769529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_Toc512276995</vt:lpwstr>
      </vt:variant>
      <vt:variant>
        <vt:i4>1769529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_Toc512276994</vt:lpwstr>
      </vt:variant>
      <vt:variant>
        <vt:i4>1769529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_Toc512276993</vt:lpwstr>
      </vt:variant>
      <vt:variant>
        <vt:i4>1769529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_Toc512276992</vt:lpwstr>
      </vt:variant>
      <vt:variant>
        <vt:i4>1769529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_Toc512276991</vt:lpwstr>
      </vt:variant>
      <vt:variant>
        <vt:i4>1769529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_Toc512276990</vt:lpwstr>
      </vt:variant>
      <vt:variant>
        <vt:i4>1703993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_Toc512276989</vt:lpwstr>
      </vt:variant>
      <vt:variant>
        <vt:i4>1703993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_Toc512276988</vt:lpwstr>
      </vt:variant>
      <vt:variant>
        <vt:i4>1703993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_Toc512276987</vt:lpwstr>
      </vt:variant>
      <vt:variant>
        <vt:i4>1703993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_Toc512276986</vt:lpwstr>
      </vt:variant>
      <vt:variant>
        <vt:i4>1703993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_Toc512276985</vt:lpwstr>
      </vt:variant>
      <vt:variant>
        <vt:i4>1703993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_Toc512276984</vt:lpwstr>
      </vt:variant>
      <vt:variant>
        <vt:i4>1703993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_Toc512276983</vt:lpwstr>
      </vt:variant>
      <vt:variant>
        <vt:i4>1703993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_Toc512276982</vt:lpwstr>
      </vt:variant>
      <vt:variant>
        <vt:i4>1703993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_Toc512276981</vt:lpwstr>
      </vt:variant>
      <vt:variant>
        <vt:i4>1703993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_Toc512276980</vt:lpwstr>
      </vt:variant>
      <vt:variant>
        <vt:i4>1376313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_Toc512276979</vt:lpwstr>
      </vt:variant>
      <vt:variant>
        <vt:i4>1376313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_Toc512276978</vt:lpwstr>
      </vt:variant>
      <vt:variant>
        <vt:i4>1376313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_Toc512276977</vt:lpwstr>
      </vt:variant>
      <vt:variant>
        <vt:i4>1376313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_Toc512276976</vt:lpwstr>
      </vt:variant>
      <vt:variant>
        <vt:i4>1376313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_Toc512276975</vt:lpwstr>
      </vt:variant>
      <vt:variant>
        <vt:i4>1376313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_Toc512276974</vt:lpwstr>
      </vt:variant>
      <vt:variant>
        <vt:i4>1376313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_Toc512276973</vt:lpwstr>
      </vt:variant>
      <vt:variant>
        <vt:i4>1376313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_Toc512276972</vt:lpwstr>
      </vt:variant>
      <vt:variant>
        <vt:i4>1376313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_Toc512276971</vt:lpwstr>
      </vt:variant>
      <vt:variant>
        <vt:i4>1376313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_Toc512276970</vt:lpwstr>
      </vt:variant>
      <vt:variant>
        <vt:i4>1310777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_Toc512276969</vt:lpwstr>
      </vt:variant>
      <vt:variant>
        <vt:i4>1310777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_Toc512276968</vt:lpwstr>
      </vt:variant>
      <vt:variant>
        <vt:i4>1310777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_Toc512276967</vt:lpwstr>
      </vt:variant>
      <vt:variant>
        <vt:i4>1310771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_Toc512279396</vt:lpwstr>
      </vt:variant>
      <vt:variant>
        <vt:i4>1310771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_Toc512279395</vt:lpwstr>
      </vt:variant>
      <vt:variant>
        <vt:i4>1310771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_Toc512279394</vt:lpwstr>
      </vt:variant>
      <vt:variant>
        <vt:i4>1310771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_Toc512279393</vt:lpwstr>
      </vt:variant>
      <vt:variant>
        <vt:i4>1310771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_Toc512279392</vt:lpwstr>
      </vt:variant>
      <vt:variant>
        <vt:i4>1310771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_Toc512279391</vt:lpwstr>
      </vt:variant>
      <vt:variant>
        <vt:i4>1310771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_Toc512279390</vt:lpwstr>
      </vt:variant>
      <vt:variant>
        <vt:i4>1376307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_Toc512279389</vt:lpwstr>
      </vt:variant>
      <vt:variant>
        <vt:i4>1376307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_Toc512279388</vt:lpwstr>
      </vt:variant>
      <vt:variant>
        <vt:i4>1376307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_Toc512279387</vt:lpwstr>
      </vt:variant>
      <vt:variant>
        <vt:i4>1376307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_Toc512279386</vt:lpwstr>
      </vt:variant>
      <vt:variant>
        <vt:i4>1376307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_Toc512279385</vt:lpwstr>
      </vt:variant>
      <vt:variant>
        <vt:i4>1376307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_Toc512279384</vt:lpwstr>
      </vt:variant>
      <vt:variant>
        <vt:i4>1376307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_Toc512279383</vt:lpwstr>
      </vt:variant>
      <vt:variant>
        <vt:i4>1376307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_Toc512279382</vt:lpwstr>
      </vt:variant>
      <vt:variant>
        <vt:i4>1376307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_Toc512279381</vt:lpwstr>
      </vt:variant>
      <vt:variant>
        <vt:i4>1376307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_Toc512279380</vt:lpwstr>
      </vt:variant>
      <vt:variant>
        <vt:i4>1703987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_Toc512279379</vt:lpwstr>
      </vt:variant>
      <vt:variant>
        <vt:i4>1703987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_Toc512279378</vt:lpwstr>
      </vt:variant>
      <vt:variant>
        <vt:i4>1703987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_Toc512279377</vt:lpwstr>
      </vt:variant>
      <vt:variant>
        <vt:i4>1703987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_Toc512279376</vt:lpwstr>
      </vt:variant>
      <vt:variant>
        <vt:i4>1703987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_Toc512279375</vt:lpwstr>
      </vt:variant>
      <vt:variant>
        <vt:i4>1703987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_Toc512279374</vt:lpwstr>
      </vt:variant>
      <vt:variant>
        <vt:i4>1703987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_Toc512279373</vt:lpwstr>
      </vt:variant>
      <vt:variant>
        <vt:i4>1703987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_Toc512279372</vt:lpwstr>
      </vt:variant>
      <vt:variant>
        <vt:i4>1703987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_Toc512279371</vt:lpwstr>
      </vt:variant>
      <vt:variant>
        <vt:i4>1703987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_Toc512279370</vt:lpwstr>
      </vt:variant>
      <vt:variant>
        <vt:i4>1769523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_Toc512279369</vt:lpwstr>
      </vt:variant>
      <vt:variant>
        <vt:i4>1769523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_Toc512279368</vt:lpwstr>
      </vt:variant>
      <vt:variant>
        <vt:i4>1769523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_Toc512279367</vt:lpwstr>
      </vt:variant>
      <vt:variant>
        <vt:i4>1769523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_Toc512279366</vt:lpwstr>
      </vt:variant>
      <vt:variant>
        <vt:i4>1769523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_Toc512279365</vt:lpwstr>
      </vt:variant>
      <vt:variant>
        <vt:i4>1769523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_Toc512279364</vt:lpwstr>
      </vt:variant>
      <vt:variant>
        <vt:i4>1769523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_Toc512279363</vt:lpwstr>
      </vt:variant>
      <vt:variant>
        <vt:i4>1769523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_Toc512279362</vt:lpwstr>
      </vt:variant>
      <vt:variant>
        <vt:i4>1769523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_Toc512279361</vt:lpwstr>
      </vt:variant>
      <vt:variant>
        <vt:i4>1769523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_Toc512279360</vt:lpwstr>
      </vt:variant>
      <vt:variant>
        <vt:i4>1572915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_Toc512279359</vt:lpwstr>
      </vt:variant>
      <vt:variant>
        <vt:i4>1572915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_Toc512279358</vt:lpwstr>
      </vt:variant>
      <vt:variant>
        <vt:i4>1572915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_Toc512279357</vt:lpwstr>
      </vt:variant>
      <vt:variant>
        <vt:i4>1572915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_Toc512279356</vt:lpwstr>
      </vt:variant>
      <vt:variant>
        <vt:i4>1572915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_Toc512279355</vt:lpwstr>
      </vt:variant>
      <vt:variant>
        <vt:i4>1572915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_Toc512279354</vt:lpwstr>
      </vt:variant>
      <vt:variant>
        <vt:i4>1572915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_Toc512279353</vt:lpwstr>
      </vt:variant>
      <vt:variant>
        <vt:i4>1572915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_Toc512279352</vt:lpwstr>
      </vt:variant>
      <vt:variant>
        <vt:i4>1572915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_Toc512279351</vt:lpwstr>
      </vt:variant>
      <vt:variant>
        <vt:i4>1572915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_Toc512279350</vt:lpwstr>
      </vt:variant>
      <vt:variant>
        <vt:i4>1638451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_Toc512279349</vt:lpwstr>
      </vt:variant>
      <vt:variant>
        <vt:i4>1638451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_Toc512279348</vt:lpwstr>
      </vt:variant>
      <vt:variant>
        <vt:i4>1638451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_Toc512279347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_Toc512279346</vt:lpwstr>
      </vt:variant>
      <vt:variant>
        <vt:i4>1638451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_Toc512279345</vt:lpwstr>
      </vt:variant>
      <vt:variant>
        <vt:i4>1638451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_Toc512279344</vt:lpwstr>
      </vt:variant>
      <vt:variant>
        <vt:i4>1638451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_Toc512279343</vt:lpwstr>
      </vt:variant>
      <vt:variant>
        <vt:i4>1638451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_Toc512279342</vt:lpwstr>
      </vt:variant>
      <vt:variant>
        <vt:i4>1638451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_Toc512279341</vt:lpwstr>
      </vt:variant>
      <vt:variant>
        <vt:i4>1638451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_Toc512279340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_Toc512279339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_Toc512279338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_Toc512279337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_Toc512279336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_Toc512279335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_Toc512279334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_Toc512279333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_Toc512279332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_Toc512279331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_Toc512279330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_Toc512279329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_Toc512279328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_Toc512279327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_Toc512279326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_Toc512279325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_Toc512279324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_Toc512279323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_Toc512279322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_Toc512279321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Asdfasdfasdf</dc:title>
  <dc:subject/>
  <dc:creator>TalitaU</dc:creator>
  <cp:keywords/>
  <dc:description/>
  <cp:lastModifiedBy>Caio Villafanha Negro</cp:lastModifiedBy>
  <cp:revision>27</cp:revision>
  <cp:lastPrinted>2018-07-15T14:41:00Z</cp:lastPrinted>
  <dcterms:created xsi:type="dcterms:W3CDTF">2018-04-30T19:46:00Z</dcterms:created>
  <dcterms:modified xsi:type="dcterms:W3CDTF">2019-03-12T19:55:00Z</dcterms:modified>
</cp:coreProperties>
</file>